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321E2D" w:rsidRDefault="00833726" w:rsidP="00321E2D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321E2D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2AF87F54">
                <wp:extent cx="6752602" cy="976807"/>
                <wp:effectExtent l="0" t="0" r="1435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2602" cy="976807"/>
                          <a:chOff x="76688" y="27549"/>
                          <a:chExt cx="6852950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63164" cy="1233673"/>
                            <a:chOff x="81420" y="27549"/>
                            <a:chExt cx="197814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0361" y="122233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3D17351A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420B6C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257831" cy="680678"/>
                            <a:chOff x="1671807" y="349901"/>
                            <a:chExt cx="5448190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48190" cy="681670"/>
                              <a:chOff x="1671807" y="349901"/>
                              <a:chExt cx="5448190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3"/>
                                <a:ext cx="5344307" cy="552814"/>
                                <a:chOff x="1775690" y="428183"/>
                                <a:chExt cx="5344307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3"/>
                                  <a:ext cx="5236293" cy="552814"/>
                                  <a:chOff x="1883704" y="428148"/>
                                  <a:chExt cx="5236293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214986" cy="485775"/>
                                    <a:chOff x="2905011" y="465461"/>
                                    <a:chExt cx="4214986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84883"/>
                                      <a:ext cx="4196910" cy="426757"/>
                                      <a:chOff x="2923087" y="484883"/>
                                      <a:chExt cx="4196910" cy="426757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747" y="484883"/>
                                        <a:ext cx="4071250" cy="426757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12451BFF" w:rsidR="00E62F77" w:rsidRPr="00EC58DB" w:rsidRDefault="00504870" w:rsidP="004B7039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EC58DB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BẤT ĐẲNG THỨC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3BF0EF9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A31A81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1.7pt;height:76.9pt;mso-position-horizontal-relative:char;mso-position-vertical-relative:line" coordorigin="766,275" coordsize="6852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">
                <v:group id="Group 19" o:spid="_x0000_s1027" style="position:absolute;left:766;top:275;width:18632;height:12337" coordorigin="814,275" coordsize="19781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03;top:1222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3D17351A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420B6C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578;height:680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481;height:681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3443;height:5528" coordorigin="17756,4281" coordsize="5344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2362;height:5528" coordorigin="18837,4281" coordsize="52362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2149;height:4858" coordorigin="29050,4654" coordsize="4214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848;width:41969;height:4268" coordorigin="29230,4848" coordsize="41969,4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7;top:4848;width:40712;height:4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" adj="2130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12451BFF" w:rsidR="00E62F77" w:rsidRPr="00EC58DB" w:rsidRDefault="00504870" w:rsidP="004B703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 w:rsidRPr="00EC58DB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BẤT ĐẲNG THỨC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3BF0EF9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A31A81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321E2D" w:rsidRDefault="00EC5D1C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321E2D" w:rsidRDefault="00C12161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15203D1D">
                <wp:extent cx="6615197" cy="2509285"/>
                <wp:effectExtent l="0" t="0" r="14605" b="2476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509285"/>
                          <a:chOff x="-12333" y="-4628"/>
                          <a:chExt cx="6513454" cy="118384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7"/>
                            <a:ext cx="6501130" cy="117924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504870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504870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44A51C35" w:rsidR="00A45EB8" w:rsidRPr="00504870" w:rsidRDefault="00E62F77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504870" w:rsidRPr="0050487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Định nghĩa</w:t>
                              </w:r>
                            </w:p>
                            <w:p w14:paraId="61BB63CB" w14:textId="77777777" w:rsidR="00504870" w:rsidRPr="004E05C8" w:rsidRDefault="00504870" w:rsidP="004E05C8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4E05C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504870">
                                <w:rPr>
                                  <w:position w:val="-18"/>
                                </w:rPr>
                                <w:object w:dxaOrig="420" w:dyaOrig="400" w14:anchorId="6E4FB51A">
                                  <v:shape id="_x0000_i1028" type="#_x0000_t75" style="width:20.1pt;height:20.1pt" o:ole="">
                                    <v:imagedata r:id="rId10" o:title=""/>
                                  </v:shape>
                                  <o:OLEObject Type="Embed" ProgID="Equation.DSMT4" ShapeID="_x0000_i1028" DrawAspect="Content" ObjectID="_1689707144" r:id="rId11"/>
                                </w:object>
                              </w:r>
                              <w:r w:rsidRPr="004E05C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hai số thực. Các mệnh đề </w:t>
                              </w:r>
                              <w:r w:rsidRPr="00504870">
                                <w:rPr>
                                  <w:position w:val="-18"/>
                                </w:rPr>
                                <w:object w:dxaOrig="3680" w:dyaOrig="400" w14:anchorId="02E3A23B">
                                  <v:shape id="_x0000_i1030" type="#_x0000_t75" style="width:185.85pt;height:20.1pt" o:ole="">
                                    <v:imagedata r:id="rId12" o:title=""/>
                                  </v:shape>
                                  <o:OLEObject Type="Embed" ProgID="Equation.DSMT4" ShapeID="_x0000_i1030" DrawAspect="Content" ObjectID="_1689707145" r:id="rId13"/>
                                </w:object>
                              </w:r>
                              <w:r w:rsidRPr="004E05C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được gọi là những </w:t>
                              </w:r>
                              <w:r w:rsidRPr="004E05C8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bất đẳng thức</w:t>
                              </w:r>
                              <w:r w:rsidRPr="004E05C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CF05635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Chứng minh bất đẳng thức là chứng minh bất đẳng thức đó đúng</w:t>
                              </w:r>
                            </w:p>
                            <w:p w14:paraId="5B282BEF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540" w:dyaOrig="400" w14:anchorId="71D3679B">
                                  <v:shape id="_x0000_i1032" type="#_x0000_t75" style="width:26.8pt;height:20.1pt" o:ole="">
                                    <v:imagedata r:id="rId14" o:title=""/>
                                  </v:shape>
                                  <o:OLEObject Type="Embed" ProgID="Equation.DSMT4" ShapeID="_x0000_i1032" DrawAspect="Content" ObjectID="_1689707146" r:id="rId15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mệnh đề chứ biến thì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980" w:dyaOrig="279" w14:anchorId="563A8BA9">
                                  <v:shape id="_x0000_i1034" type="#_x0000_t75" style="width:48.55pt;height:14.25pt" o:ole="">
                                    <v:imagedata r:id="rId16" o:title=""/>
                                  </v:shape>
                                  <o:OLEObject Type="Embed" ProgID="Equation.DSMT4" ShapeID="_x0000_i1034" DrawAspect="Content" ObjectID="_1689707147" r:id="rId17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mệnh đề chứa biến. Chứng minh bất đẳng thức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760" w:dyaOrig="279" w14:anchorId="1F0CC7F6">
                                  <v:shape id="_x0000_i1036" type="#_x0000_t75" style="width:37.65pt;height:14.25pt" o:ole="">
                                    <v:imagedata r:id="rId18" o:title=""/>
                                  </v:shape>
                                  <o:OLEObject Type="Embed" ProgID="Equation.DSMT4" ShapeID="_x0000_i1036" DrawAspect="Content" ObjectID="_1689707148" r:id="rId19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(với điều kiện nào đó) nghĩa là chứng minh mệnh đề chứa biến 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980" w:dyaOrig="279" w14:anchorId="485FDB9E">
                                  <v:shape id="_x0000_i1038" type="#_x0000_t75" style="width:48.55pt;height:14.25pt" o:ole="">
                                    <v:imagedata r:id="rId20" o:title=""/>
                                  </v:shape>
                                  <o:OLEObject Type="Embed" ProgID="Equation.DSMT4" ShapeID="_x0000_i1038" DrawAspect="Content" ObjectID="_1689707149" r:id="rId21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đúng với tất cả các giá trị của biến</w:t>
                              </w:r>
                            </w:p>
                            <w:p w14:paraId="2F2A5341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Khi nói ta có bất đẳng thức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760" w:dyaOrig="279" w14:anchorId="20791F88">
                                  <v:shape id="_x0000_i1040" type="#_x0000_t75" style="width:37.65pt;height:14.25pt" o:ole="">
                                    <v:imagedata r:id="rId22" o:title=""/>
                                  </v:shape>
                                  <o:OLEObject Type="Embed" ProgID="Equation.DSMT4" ShapeID="_x0000_i1040" DrawAspect="Content" ObjectID="_1689707150" r:id="rId23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mà không nêu điều kiện đối với các biến thì ta hiểu rằng bất đẳng thức đó xảy ra với mọi giá trị của biến là số thực.</w:t>
                              </w:r>
                            </w:p>
                            <w:p w14:paraId="575522E3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97.6pt;mso-position-horizontal-relative:char;mso-position-vertical-relative:line" coordorigin="-123,-46" coordsize="65134,11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">
                <v:shape id="Rectangle: Diagonal Corners Rounded 244" o:spid="_x0000_s1071" style="position:absolute;width:65011;height:11792;visibility:visible;mso-wrap-style:square;v-text-anchor:middle" coordsize="6501130,11792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" adj="-11796480,,5400" path="m11167,l6469903,v17246,,31227,13981,31227,31227l6501130,1168082v,6167,-5000,11167,-11167,11167l31227,1179249c13981,1179249,,1165268,,1148022l,11167c,5000,5000,,1116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167,0;6469903,0;6501130,31227;6501130,1168082;6489963,1179249;31227,1179249;0,1148022;0,11167;11167,0" o:connectangles="0,0,0,0,0,0,0,0,0" textboxrect="0,0,6501130,1179249"/>
                  <v:textbox>
                    <w:txbxContent>
                      <w:p w14:paraId="562B948E" w14:textId="56BF3736" w:rsidR="00E62F77" w:rsidRPr="00504870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504870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984AD51" w14:textId="44A51C35" w:rsidR="00A45EB8" w:rsidRPr="00504870" w:rsidRDefault="00E62F77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504870" w:rsidRPr="0050487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Định nghĩa</w:t>
                        </w:r>
                      </w:p>
                      <w:p w14:paraId="61BB63CB" w14:textId="77777777" w:rsidR="00504870" w:rsidRPr="004E05C8" w:rsidRDefault="00504870" w:rsidP="004E05C8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4E05C8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Cho </w:t>
                        </w:r>
                        <w:r w:rsidRPr="00504870">
                          <w:rPr>
                            <w:position w:val="-18"/>
                          </w:rPr>
                          <w:object w:dxaOrig="420" w:dyaOrig="400" w14:anchorId="6E4FB51A">
                            <v:shape id="_x0000_i1028" type="#_x0000_t75" style="width:20.1pt;height:20.1pt" o:ole="">
                              <v:imagedata r:id="rId10" o:title=""/>
                            </v:shape>
                            <o:OLEObject Type="Embed" ProgID="Equation.DSMT4" ShapeID="_x0000_i1028" DrawAspect="Content" ObjectID="_1689707144" r:id="rId24"/>
                          </w:object>
                        </w:r>
                        <w:r w:rsidRPr="004E05C8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là hai số thực. Các mệnh đề </w:t>
                        </w:r>
                        <w:r w:rsidRPr="00504870">
                          <w:rPr>
                            <w:position w:val="-18"/>
                          </w:rPr>
                          <w:object w:dxaOrig="3680" w:dyaOrig="400" w14:anchorId="02E3A23B">
                            <v:shape id="_x0000_i1030" type="#_x0000_t75" style="width:185.85pt;height:20.1pt" o:ole="">
                              <v:imagedata r:id="rId12" o:title=""/>
                            </v:shape>
                            <o:OLEObject Type="Embed" ProgID="Equation.DSMT4" ShapeID="_x0000_i1030" DrawAspect="Content" ObjectID="_1689707145" r:id="rId25"/>
                          </w:object>
                        </w:r>
                        <w:r w:rsidRPr="004E05C8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được gọi là những </w:t>
                        </w:r>
                        <w:r w:rsidRPr="004E05C8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>bất đẳng thức</w:t>
                        </w:r>
                        <w:r w:rsidRPr="004E05C8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</w:p>
                      <w:p w14:paraId="6CF05635" w14:textId="77777777" w:rsidR="00504870" w:rsidRPr="00504870" w:rsidRDefault="00504870" w:rsidP="00570BE1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>Chứng minh bất đẳng thức là chứng minh bất đẳng thức đó đúng</w:t>
                        </w:r>
                      </w:p>
                      <w:p w14:paraId="5B282BEF" w14:textId="77777777" w:rsidR="00504870" w:rsidRPr="00504870" w:rsidRDefault="00504870" w:rsidP="00570BE1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Với </w:t>
                        </w:r>
                        <w:r w:rsidRPr="00504870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540" w:dyaOrig="400" w14:anchorId="71D3679B">
                            <v:shape id="_x0000_i1032" type="#_x0000_t75" style="width:26.8pt;height:20.1pt" o:ole="">
                              <v:imagedata r:id="rId14" o:title=""/>
                            </v:shape>
                            <o:OLEObject Type="Embed" ProgID="Equation.DSMT4" ShapeID="_x0000_i1032" DrawAspect="Content" ObjectID="_1689707146" r:id="rId26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là mệnh đề chứ biến thì </w:t>
                        </w:r>
                        <w:r w:rsidRPr="00504870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980" w:dyaOrig="279" w14:anchorId="563A8BA9">
                            <v:shape id="_x0000_i1034" type="#_x0000_t75" style="width:48.55pt;height:14.25pt" o:ole="">
                              <v:imagedata r:id="rId16" o:title=""/>
                            </v:shape>
                            <o:OLEObject Type="Embed" ProgID="Equation.DSMT4" ShapeID="_x0000_i1034" DrawAspect="Content" ObjectID="_1689707147" r:id="rId27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là mệnh đề chứa biến. Chứng minh bất đẳng thức </w:t>
                        </w:r>
                        <w:r w:rsidRPr="00504870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760" w:dyaOrig="279" w14:anchorId="1F0CC7F6">
                            <v:shape id="_x0000_i1036" type="#_x0000_t75" style="width:37.65pt;height:14.25pt" o:ole="">
                              <v:imagedata r:id="rId18" o:title=""/>
                            </v:shape>
                            <o:OLEObject Type="Embed" ProgID="Equation.DSMT4" ShapeID="_x0000_i1036" DrawAspect="Content" ObjectID="_1689707148" r:id="rId28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(với điều kiện nào đó) nghĩa là chứng minh mệnh đề chứa biến  </w:t>
                        </w:r>
                        <w:r w:rsidRPr="00504870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980" w:dyaOrig="279" w14:anchorId="485FDB9E">
                            <v:shape id="_x0000_i1038" type="#_x0000_t75" style="width:48.55pt;height:14.25pt" o:ole="">
                              <v:imagedata r:id="rId20" o:title=""/>
                            </v:shape>
                            <o:OLEObject Type="Embed" ProgID="Equation.DSMT4" ShapeID="_x0000_i1038" DrawAspect="Content" ObjectID="_1689707149" r:id="rId29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đúng với tất cả các giá trị của biến</w:t>
                        </w:r>
                      </w:p>
                      <w:p w14:paraId="2F2A5341" w14:textId="77777777" w:rsidR="00504870" w:rsidRPr="00504870" w:rsidRDefault="00504870" w:rsidP="00570BE1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Khi nói ta có bất đẳng thức </w:t>
                        </w:r>
                        <w:r w:rsidRPr="00504870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760" w:dyaOrig="279" w14:anchorId="20791F88">
                            <v:shape id="_x0000_i1040" type="#_x0000_t75" style="width:37.65pt;height:14.25pt" o:ole="">
                              <v:imagedata r:id="rId22" o:title=""/>
                            </v:shape>
                            <o:OLEObject Type="Embed" ProgID="Equation.DSMT4" ShapeID="_x0000_i1040" DrawAspect="Content" ObjectID="_1689707150" r:id="rId30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>mà không nêu điều kiện đối với các biến thì ta hiểu rằng bất đẳng thức đó xảy ra với mọi giá trị của biến là số thực.</w:t>
                        </w:r>
                      </w:p>
                      <w:p w14:paraId="575522E3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2E7E558E" w:rsidR="008A36A9" w:rsidRPr="00321E2D" w:rsidRDefault="008A36A9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647C65B3">
                <wp:extent cx="6615197" cy="2010032"/>
                <wp:effectExtent l="0" t="0" r="14605" b="2857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010032"/>
                          <a:chOff x="-12333" y="-4628"/>
                          <a:chExt cx="6513454" cy="948299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9"/>
                            <a:ext cx="6501130" cy="94371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504870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CEE1ED" w14:textId="77777777" w:rsidR="00E62F77" w:rsidRPr="00504870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AB4FBBA" w14:textId="1E1ECD13" w:rsidR="00504870" w:rsidRPr="00504870" w:rsidRDefault="00E62F77" w:rsidP="00504870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5048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5048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04870" w:rsidRPr="0050487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Tính chất.</w:t>
                              </w: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 </w:t>
                              </w:r>
                            </w:p>
                            <w:tbl>
                              <w:tblPr>
                                <w:tblStyle w:val="TableGrid"/>
                                <w:tblW w:w="9435" w:type="dxa"/>
                                <w:tblInd w:w="142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none" w:sz="0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32"/>
                                <w:gridCol w:w="4403"/>
                              </w:tblGrid>
                              <w:tr w:rsidR="00504870" w:rsidRPr="00504870" w14:paraId="46E972A4" w14:textId="77777777" w:rsidTr="000133FA">
                                <w:trPr>
                                  <w:trHeight w:val="1682"/>
                                </w:trPr>
                                <w:tc>
                                  <w:tcPr>
                                    <w:tcW w:w="5032" w:type="dxa"/>
                                    <w:hideMark/>
                                  </w:tcPr>
                                  <w:p w14:paraId="25B8A1D6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639" w:dyaOrig="279" w14:anchorId="2C29C306">
                                        <v:shape id="_x0000_i1042" type="#_x0000_t75" style="width:31.8pt;height:14.25pt" o:ole="">
                                          <v:imagedata r:id="rId31" o:title=""/>
                                        </v:shape>
                                        <o:OLEObject Type="Embed" ProgID="Equation.DSMT4" ShapeID="_x0000_i1042" DrawAspect="Content" ObjectID="_1689707151" r:id="rId32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579" w:dyaOrig="279" w14:anchorId="592B7659">
                                        <v:shape id="_x0000_i1044" type="#_x0000_t75" style="width:78.7pt;height:14.25pt" o:ole="">
                                          <v:imagedata r:id="rId33" o:title=""/>
                                        </v:shape>
                                        <o:OLEObject Type="Embed" ProgID="Equation.DSMT4" ShapeID="_x0000_i1044" DrawAspect="Content" ObjectID="_1689707152" r:id="rId34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             </w:t>
                                    </w:r>
                                  </w:p>
                                  <w:p w14:paraId="37255806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439" w:dyaOrig="279" w14:anchorId="736824DF">
                                        <v:shape id="_x0000_i1046" type="#_x0000_t75" style="width:122.25pt;height:14.25pt" o:ole="">
                                          <v:imagedata r:id="rId35" o:title=""/>
                                        </v:shape>
                                        <o:OLEObject Type="Embed" ProgID="Equation.DSMT4" ShapeID="_x0000_i1046" DrawAspect="Content" ObjectID="_1689707153" r:id="rId36"/>
                                      </w:object>
                                    </w:r>
                                  </w:p>
                                  <w:p w14:paraId="2EAEAA62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639" w:dyaOrig="279" w14:anchorId="7D5B7878">
                                        <v:shape id="_x0000_i1048" type="#_x0000_t75" style="width:31.8pt;height:14.25pt" o:ole="">
                                          <v:imagedata r:id="rId37" o:title=""/>
                                        </v:shape>
                                        <o:OLEObject Type="Embed" ProgID="Equation.DSMT4" ShapeID="_x0000_i1048" DrawAspect="Content" ObjectID="_1689707154" r:id="rId38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460" w:dyaOrig="279" w14:anchorId="39297E5E">
                                        <v:shape id="_x0000_i1050" type="#_x0000_t75" style="width:123.9pt;height:14.25pt" o:ole="">
                                          <v:imagedata r:id="rId39" o:title=""/>
                                        </v:shape>
                                        <o:OLEObject Type="Embed" ProgID="Equation.DSMT4" ShapeID="_x0000_i1050" DrawAspect="Content" ObjectID="_1689707155" r:id="rId40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</w:p>
                                  <w:p w14:paraId="7DCB4106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Nếu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639" w:dyaOrig="260" w14:anchorId="07E1AFD9">
                                        <v:shape id="_x0000_i1052" type="#_x0000_t75" style="width:31.8pt;height:12.55pt" o:ole="">
                                          <v:imagedata r:id="rId41" o:title=""/>
                                        </v:shape>
                                        <o:OLEObject Type="Embed" ProgID="Equation.DSMT4" ShapeID="_x0000_i1052" DrawAspect="Content" ObjectID="_1689707156" r:id="rId42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20" w:dyaOrig="279" w14:anchorId="7823C72F">
                                        <v:shape id="_x0000_i1054" type="#_x0000_t75" style="width:91.25pt;height:14.25pt" o:ole="">
                                          <v:imagedata r:id="rId43" o:title=""/>
                                        </v:shape>
                                        <o:OLEObject Type="Embed" ProgID="Equation.DSMT4" ShapeID="_x0000_i1054" DrawAspect="Content" ObjectID="_1689707157" r:id="rId44"/>
                                      </w:object>
                                    </w:r>
                                  </w:p>
                                  <w:p w14:paraId="798A71B2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  Nếu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639" w:dyaOrig="260" w14:anchorId="0F9D4E7D">
                                        <v:shape id="_x0000_i1056" type="#_x0000_t75" style="width:31.8pt;height:12.55pt" o:ole="">
                                          <v:imagedata r:id="rId45" o:title=""/>
                                        </v:shape>
                                        <o:OLEObject Type="Embed" ProgID="Equation.DSMT4" ShapeID="_x0000_i1056" DrawAspect="Content" ObjectID="_1689707158" r:id="rId46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20" w:dyaOrig="279" w14:anchorId="20D8C0FE">
                                        <v:shape id="_x0000_i1058" type="#_x0000_t75" style="width:91.25pt;height:14.25pt" o:ole="">
                                          <v:imagedata r:id="rId47" o:title=""/>
                                        </v:shape>
                                        <o:OLEObject Type="Embed" ProgID="Equation.DSMT4" ShapeID="_x0000_i1058" DrawAspect="Content" ObjectID="_1689707159" r:id="rId4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403" w:type="dxa"/>
                                    <w:hideMark/>
                                  </w:tcPr>
                                  <w:p w14:paraId="4F38B6DE" w14:textId="77777777" w:rsidR="00504870" w:rsidRPr="00504870" w:rsidRDefault="00504870" w:rsidP="00504870">
                                    <w:pPr>
                                      <w:ind w:left="360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DCC5091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8"/>
                                        <w:sz w:val="24"/>
                                        <w:szCs w:val="24"/>
                                      </w:rPr>
                                      <w:object w:dxaOrig="2439" w:dyaOrig="380" w14:anchorId="367090DD">
                                        <v:shape id="_x0000_i1060" type="#_x0000_t75" style="width:122.25pt;height:19.25pt" o:ole="">
                                          <v:imagedata r:id="rId49" o:title=""/>
                                        </v:shape>
                                        <o:OLEObject Type="Embed" ProgID="Equation.DSMT4" ShapeID="_x0000_i1060" DrawAspect="Content" ObjectID="_1689707160" r:id="rId50"/>
                                      </w:object>
                                    </w:r>
                                  </w:p>
                                  <w:p w14:paraId="323BB66D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8"/>
                                        <w:sz w:val="24"/>
                                        <w:szCs w:val="24"/>
                                      </w:rPr>
                                      <w:object w:dxaOrig="2240" w:dyaOrig="360" w14:anchorId="177237CB">
                                        <v:shape id="_x0000_i1062" type="#_x0000_t75" style="width:112.2pt;height:17.6pt" o:ole="">
                                          <v:imagedata r:id="rId51" o:title=""/>
                                        </v:shape>
                                        <o:OLEObject Type="Embed" ProgID="Equation.DSMT4" ShapeID="_x0000_i1062" DrawAspect="Content" ObjectID="_1689707161" r:id="rId52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37D22EB8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8"/>
                                        <w:sz w:val="24"/>
                                        <w:szCs w:val="24"/>
                                      </w:rPr>
                                      <w:object w:dxaOrig="2260" w:dyaOrig="360" w14:anchorId="13D3217E">
                                        <v:shape id="_x0000_i1064" type="#_x0000_t75" style="width:113.85pt;height:17.6pt" o:ole="">
                                          <v:imagedata r:id="rId53" o:title=""/>
                                        </v:shape>
                                        <o:OLEObject Type="Embed" ProgID="Equation.DSMT4" ShapeID="_x0000_i1064" DrawAspect="Content" ObjectID="_1689707162" r:id="rId54"/>
                                      </w:object>
                                    </w:r>
                                  </w:p>
                                  <w:p w14:paraId="15570863" w14:textId="77777777" w:rsidR="00504870" w:rsidRPr="00504870" w:rsidRDefault="00504870" w:rsidP="0050487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435F94E" w14:textId="20C7592E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5A9F85B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8.25pt;mso-position-horizontal-relative:char;mso-position-vertical-relative:line" coordorigin="-123,-46" coordsize="65134,9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">
                <v:shape id="Rectangle: Diagonal Corners Rounded 2" o:spid="_x0000_s1076" style="position:absolute;width:65011;height:9436;visibility:visible;mso-wrap-style:square;v-text-anchor:middle" coordsize="6501130,9437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" adj="-11796480,,5400" path="m8937,l6476141,v13801,,24989,11188,24989,24989l6501130,934773v,4936,-4001,8937,-8937,8937l24989,943710c11188,943710,,932522,,918721l,8937c,4001,4001,,893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937,0;6476141,0;6501130,24989;6501130,934773;6492193,943710;24989,943710;0,918721;0,8937;8937,0" o:connectangles="0,0,0,0,0,0,0,0,0" textboxrect="0,0,6501130,943710"/>
                  <v:textbox>
                    <w:txbxContent>
                      <w:p w14:paraId="696EB97D" w14:textId="77777777" w:rsidR="00E62F77" w:rsidRPr="00504870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CEE1ED" w14:textId="77777777" w:rsidR="00E62F77" w:rsidRPr="00504870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AB4FBBA" w14:textId="1E1ECD13" w:rsidR="00504870" w:rsidRPr="00504870" w:rsidRDefault="00E62F77" w:rsidP="00504870">
                        <w:pPr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504870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5048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04870" w:rsidRPr="0050487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Tính chất.</w:t>
                        </w: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 </w:t>
                        </w:r>
                      </w:p>
                      <w:tbl>
                        <w:tblPr>
                          <w:tblStyle w:val="TableGrid"/>
                          <w:tblW w:w="9435" w:type="dxa"/>
                          <w:tblInd w:w="142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none" w:sz="0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32"/>
                          <w:gridCol w:w="4403"/>
                        </w:tblGrid>
                        <w:tr w:rsidR="00504870" w:rsidRPr="00504870" w14:paraId="46E972A4" w14:textId="77777777" w:rsidTr="000133FA">
                          <w:trPr>
                            <w:trHeight w:val="1682"/>
                          </w:trPr>
                          <w:tc>
                            <w:tcPr>
                              <w:tcW w:w="5032" w:type="dxa"/>
                              <w:hideMark/>
                            </w:tcPr>
                            <w:p w14:paraId="25B8A1D6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79" w14:anchorId="2C29C306">
                                  <v:shape id="_x0000_i1042" type="#_x0000_t75" style="width:31.8pt;height:14.25pt" o:ole="">
                                    <v:imagedata r:id="rId31" o:title=""/>
                                  </v:shape>
                                  <o:OLEObject Type="Embed" ProgID="Equation.DSMT4" ShapeID="_x0000_i1042" DrawAspect="Content" ObjectID="_1689707151" r:id="rId55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579" w:dyaOrig="279" w14:anchorId="592B7659">
                                  <v:shape id="_x0000_i1044" type="#_x0000_t75" style="width:78.7pt;height:14.25pt" o:ole="">
                                    <v:imagedata r:id="rId33" o:title=""/>
                                  </v:shape>
                                  <o:OLEObject Type="Embed" ProgID="Equation.DSMT4" ShapeID="_x0000_i1044" DrawAspect="Content" ObjectID="_1689707152" r:id="rId56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             </w:t>
                              </w:r>
                            </w:p>
                            <w:p w14:paraId="37255806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439" w:dyaOrig="279" w14:anchorId="736824DF">
                                  <v:shape id="_x0000_i1046" type="#_x0000_t75" style="width:122.25pt;height:14.25pt" o:ole="">
                                    <v:imagedata r:id="rId35" o:title=""/>
                                  </v:shape>
                                  <o:OLEObject Type="Embed" ProgID="Equation.DSMT4" ShapeID="_x0000_i1046" DrawAspect="Content" ObjectID="_1689707153" r:id="rId57"/>
                                </w:object>
                              </w:r>
                            </w:p>
                            <w:p w14:paraId="2EAEAA62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79" w14:anchorId="7D5B7878">
                                  <v:shape id="_x0000_i1048" type="#_x0000_t75" style="width:31.8pt;height:14.25pt" o:ole="">
                                    <v:imagedata r:id="rId37" o:title=""/>
                                  </v:shape>
                                  <o:OLEObject Type="Embed" ProgID="Equation.DSMT4" ShapeID="_x0000_i1048" DrawAspect="Content" ObjectID="_1689707154" r:id="rId58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460" w:dyaOrig="279" w14:anchorId="39297E5E">
                                  <v:shape id="_x0000_i1050" type="#_x0000_t75" style="width:123.9pt;height:14.25pt" o:ole="">
                                    <v:imagedata r:id="rId39" o:title=""/>
                                  </v:shape>
                                  <o:OLEObject Type="Embed" ProgID="Equation.DSMT4" ShapeID="_x0000_i1050" DrawAspect="Content" ObjectID="_1689707155" r:id="rId59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</w:p>
                            <w:p w14:paraId="7DCB4106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Nếu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60" w14:anchorId="07E1AFD9">
                                  <v:shape id="_x0000_i1052" type="#_x0000_t75" style="width:31.8pt;height:12.55pt" o:ole="">
                                    <v:imagedata r:id="rId41" o:title=""/>
                                  </v:shape>
                                  <o:OLEObject Type="Embed" ProgID="Equation.DSMT4" ShapeID="_x0000_i1052" DrawAspect="Content" ObjectID="_1689707156" r:id="rId60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20" w:dyaOrig="279" w14:anchorId="7823C72F">
                                  <v:shape id="_x0000_i1054" type="#_x0000_t75" style="width:91.25pt;height:14.25pt" o:ole="">
                                    <v:imagedata r:id="rId43" o:title=""/>
                                  </v:shape>
                                  <o:OLEObject Type="Embed" ProgID="Equation.DSMT4" ShapeID="_x0000_i1054" DrawAspect="Content" ObjectID="_1689707157" r:id="rId61"/>
                                </w:object>
                              </w:r>
                            </w:p>
                            <w:p w14:paraId="798A71B2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  Nếu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60" w14:anchorId="0F9D4E7D">
                                  <v:shape id="_x0000_i1056" type="#_x0000_t75" style="width:31.8pt;height:12.55pt" o:ole="">
                                    <v:imagedata r:id="rId45" o:title=""/>
                                  </v:shape>
                                  <o:OLEObject Type="Embed" ProgID="Equation.DSMT4" ShapeID="_x0000_i1056" DrawAspect="Content" ObjectID="_1689707158" r:id="rId62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20" w:dyaOrig="279" w14:anchorId="20D8C0FE">
                                  <v:shape id="_x0000_i1058" type="#_x0000_t75" style="width:91.25pt;height:14.25pt" o:ole="">
                                    <v:imagedata r:id="rId47" o:title=""/>
                                  </v:shape>
                                  <o:OLEObject Type="Embed" ProgID="Equation.DSMT4" ShapeID="_x0000_i1058" DrawAspect="Content" ObjectID="_1689707159" r:id="rId63"/>
                                </w:object>
                              </w:r>
                            </w:p>
                          </w:tc>
                          <w:tc>
                            <w:tcPr>
                              <w:tcW w:w="4403" w:type="dxa"/>
                              <w:hideMark/>
                            </w:tcPr>
                            <w:p w14:paraId="4F38B6DE" w14:textId="77777777" w:rsidR="00504870" w:rsidRPr="00504870" w:rsidRDefault="00504870" w:rsidP="00504870">
                              <w:pPr>
                                <w:ind w:left="360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4DCC5091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2439" w:dyaOrig="380" w14:anchorId="367090DD">
                                  <v:shape id="_x0000_i1060" type="#_x0000_t75" style="width:122.25pt;height:19.25pt" o:ole="">
                                    <v:imagedata r:id="rId49" o:title=""/>
                                  </v:shape>
                                  <o:OLEObject Type="Embed" ProgID="Equation.DSMT4" ShapeID="_x0000_i1060" DrawAspect="Content" ObjectID="_1689707160" r:id="rId64"/>
                                </w:object>
                              </w:r>
                            </w:p>
                            <w:p w14:paraId="323BB66D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2240" w:dyaOrig="360" w14:anchorId="177237CB">
                                  <v:shape id="_x0000_i1062" type="#_x0000_t75" style="width:112.2pt;height:17.6pt" o:ole="">
                                    <v:imagedata r:id="rId51" o:title=""/>
                                  </v:shape>
                                  <o:OLEObject Type="Embed" ProgID="Equation.DSMT4" ShapeID="_x0000_i1062" DrawAspect="Content" ObjectID="_1689707161" r:id="rId65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7D22EB8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2260" w:dyaOrig="360" w14:anchorId="13D3217E">
                                  <v:shape id="_x0000_i1064" type="#_x0000_t75" style="width:113.85pt;height:17.6pt" o:ole="">
                                    <v:imagedata r:id="rId53" o:title=""/>
                                  </v:shape>
                                  <o:OLEObject Type="Embed" ProgID="Equation.DSMT4" ShapeID="_x0000_i1064" DrawAspect="Content" ObjectID="_1689707162" r:id="rId66"/>
                                </w:object>
                              </w:r>
                            </w:p>
                            <w:p w14:paraId="15570863" w14:textId="77777777" w:rsidR="00504870" w:rsidRPr="00504870" w:rsidRDefault="00504870" w:rsidP="0050487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4435F94E" w14:textId="20C7592E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5A9F85B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4E3ECB4" w14:textId="77777777" w:rsidR="000F53E0" w:rsidRPr="00321E2D" w:rsidRDefault="000F53E0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FC9A3E" wp14:editId="6DCA81E3">
                <wp:extent cx="6615197" cy="1812326"/>
                <wp:effectExtent l="0" t="0" r="14605" b="16510"/>
                <wp:docPr id="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812326"/>
                          <a:chOff x="-12333" y="-4628"/>
                          <a:chExt cx="6513454" cy="855026"/>
                        </a:xfrm>
                      </wpg:grpSpPr>
                      <wps:wsp>
                        <wps:cNvPr id="9" name="Rectangle: Diagonal Corners Rounded 9"/>
                        <wps:cNvSpPr/>
                        <wps:spPr>
                          <a:xfrm>
                            <a:off x="-9" y="-39"/>
                            <a:ext cx="6501130" cy="85043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1FD61E3" w14:textId="77777777" w:rsidR="000F53E0" w:rsidRPr="00141FB6" w:rsidRDefault="000F53E0" w:rsidP="000F53E0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0A0FB03" w14:textId="77777777" w:rsidR="000F53E0" w:rsidRPr="00141FB6" w:rsidRDefault="000F53E0" w:rsidP="000F53E0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815C864" w14:textId="77777777" w:rsidR="00141FB6" w:rsidRPr="00141FB6" w:rsidRDefault="000F53E0" w:rsidP="00141FB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141FB6" w:rsidRPr="00141FB6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Bất đẳng thức chứa trị tuyệt đối</w:t>
                              </w:r>
                            </w:p>
                            <w:p w14:paraId="33835D97" w14:textId="77777777" w:rsidR="00141FB6" w:rsidRPr="00141FB6" w:rsidRDefault="00141FB6" w:rsidP="00570BE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560" w:dyaOrig="400" w14:anchorId="194ED1FB">
                                  <v:shape id="_x0000_i1066" type="#_x0000_t75" style="width:77.85pt;height:20.1pt" o:ole="">
                                    <v:imagedata r:id="rId67" o:title=""/>
                                  </v:shape>
                                  <o:OLEObject Type="Embed" ProgID="Equation.DSMT4" ShapeID="_x0000_i1066" DrawAspect="Content" ObjectID="_1689707163" r:id="rId68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mọi số thực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00" w14:anchorId="7FDA3F3B">
                                  <v:shape id="_x0000_i1068" type="#_x0000_t75" style="width:10.05pt;height:10.05pt" o:ole="">
                                    <v:imagedata r:id="rId69" o:title=""/>
                                  </v:shape>
                                  <o:OLEObject Type="Embed" ProgID="Equation.DSMT4" ShapeID="_x0000_i1068" DrawAspect="Content" ObjectID="_1689707164" r:id="rId70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51AA4890" w14:textId="77777777" w:rsidR="00141FB6" w:rsidRPr="00141FB6" w:rsidRDefault="00141FB6" w:rsidP="00570BE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2420" w:dyaOrig="400" w14:anchorId="72B8AB59">
                                  <v:shape id="_x0000_i1070" type="#_x0000_t75" style="width:120.55pt;height:20.1pt" o:ole="">
                                    <v:imagedata r:id="rId71" o:title=""/>
                                  </v:shape>
                                  <o:OLEObject Type="Embed" ProgID="Equation.DSMT4" ShapeID="_x0000_i1070" DrawAspect="Content" ObjectID="_1689707165" r:id="rId72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 Với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60" w:dyaOrig="260" w14:anchorId="31926B58">
                                  <v:shape id="_x0000_i1072" type="#_x0000_t75" style="width:32.65pt;height:12.55pt" o:ole="">
                                    <v:imagedata r:id="rId73" o:title=""/>
                                  </v:shape>
                                  <o:OLEObject Type="Embed" ProgID="Equation.DSMT4" ShapeID="_x0000_i1072" DrawAspect="Content" ObjectID="_1689707166" r:id="rId74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0CAEACEF" w14:textId="77777777" w:rsidR="00141FB6" w:rsidRPr="00141FB6" w:rsidRDefault="00141FB6" w:rsidP="00570BE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2040" w:dyaOrig="800" w14:anchorId="592CEC1A">
                                  <v:shape id="_x0000_i1074" type="#_x0000_t75" style="width:102.15pt;height:40.2pt" o:ole="">
                                    <v:imagedata r:id="rId75" o:title=""/>
                                  </v:shape>
                                  <o:OLEObject Type="Embed" ProgID="Equation.DSMT4" ShapeID="_x0000_i1074" DrawAspect="Content" ObjectID="_1689707167" r:id="rId76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( Với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60" w:dyaOrig="260" w14:anchorId="2B6A992F">
                                  <v:shape id="_x0000_i1076" type="#_x0000_t75" style="width:32.65pt;height:12.55pt" o:ole="">
                                    <v:imagedata r:id="rId77" o:title=""/>
                                  </v:shape>
                                  <o:OLEObject Type="Embed" ProgID="Equation.DSMT4" ShapeID="_x0000_i1076" DrawAspect="Content" ObjectID="_1689707168" r:id="rId78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04418960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13FDF8C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A6FD61F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F76626A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AA5FB6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26B5D7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0" name="Group 10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2" name="Rectangle: Folded Corner 12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3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7949CB0" w14:textId="46A558F1" w:rsidR="000F53E0" w:rsidRDefault="000F53E0" w:rsidP="000F53E0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FC9A3E" id="_x0000_s1080" style="width:520.9pt;height:142.7pt;mso-position-horizontal-relative:char;mso-position-vertical-relative:line" coordorigin="-123,-46" coordsize="65134,8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">
                <v:shape id="Rectangle: Diagonal Corners Rounded 9" o:spid="_x0000_s1081" style="position:absolute;width:65011;height:8503;visibility:visible;mso-wrap-style:square;v-text-anchor:middle" coordsize="6501130,8504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" adj="-11796480,,5400" path="m8054,l6478610,v12437,,22520,10083,22520,22520l6501130,842383v,4448,-3606,8054,-8054,8054l22520,850437c10083,850437,,840354,,827917l,8054c,3606,3606,,8054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054,0;6478610,0;6501130,22520;6501130,842383;6493076,850437;22520,850437;0,827917;0,8054;8054,0" o:connectangles="0,0,0,0,0,0,0,0,0" textboxrect="0,0,6501130,850437"/>
                  <v:textbox>
                    <w:txbxContent>
                      <w:p w14:paraId="11FD61E3" w14:textId="77777777" w:rsidR="000F53E0" w:rsidRPr="00141FB6" w:rsidRDefault="000F53E0" w:rsidP="000F53E0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0A0FB03" w14:textId="77777777" w:rsidR="000F53E0" w:rsidRPr="00141FB6" w:rsidRDefault="000F53E0" w:rsidP="000F53E0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815C864" w14:textId="77777777" w:rsidR="00141FB6" w:rsidRPr="00141FB6" w:rsidRDefault="000F53E0" w:rsidP="00141FB6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141FB6" w:rsidRPr="00141FB6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Bất đẳng thức chứa trị tuyệt đối</w:t>
                        </w:r>
                      </w:p>
                      <w:p w14:paraId="33835D97" w14:textId="77777777" w:rsidR="00141FB6" w:rsidRPr="00141FB6" w:rsidRDefault="00141FB6" w:rsidP="00570BE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141FB6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560" w:dyaOrig="400" w14:anchorId="194ED1FB">
                            <v:shape id="_x0000_i1066" type="#_x0000_t75" style="width:77.85pt;height:20.1pt" o:ole="">
                              <v:imagedata r:id="rId67" o:title=""/>
                            </v:shape>
                            <o:OLEObject Type="Embed" ProgID="Equation.DSMT4" ShapeID="_x0000_i1066" DrawAspect="Content" ObjectID="_1689707163" r:id="rId79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mọi số thực </w:t>
                        </w:r>
                        <w:r w:rsidRPr="00141FB6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200" w14:anchorId="7FDA3F3B">
                            <v:shape id="_x0000_i1068" type="#_x0000_t75" style="width:10.05pt;height:10.05pt" o:ole="">
                              <v:imagedata r:id="rId69" o:title=""/>
                            </v:shape>
                            <o:OLEObject Type="Embed" ProgID="Equation.DSMT4" ShapeID="_x0000_i1068" DrawAspect="Content" ObjectID="_1689707164" r:id="rId80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51AA4890" w14:textId="77777777" w:rsidR="00141FB6" w:rsidRPr="00141FB6" w:rsidRDefault="00141FB6" w:rsidP="00570BE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</w:t>
                        </w:r>
                        <w:r w:rsidRPr="00141FB6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2420" w:dyaOrig="400" w14:anchorId="72B8AB59">
                            <v:shape id="_x0000_i1070" type="#_x0000_t75" style="width:120.55pt;height:20.1pt" o:ole="">
                              <v:imagedata r:id="rId71" o:title=""/>
                            </v:shape>
                            <o:OLEObject Type="Embed" ProgID="Equation.DSMT4" ShapeID="_x0000_i1070" DrawAspect="Content" ObjectID="_1689707165" r:id="rId81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 Với </w:t>
                        </w:r>
                        <w:r w:rsidRPr="00141FB6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60" w:dyaOrig="260" w14:anchorId="31926B58">
                            <v:shape id="_x0000_i1072" type="#_x0000_t75" style="width:32.65pt;height:12.55pt" o:ole="">
                              <v:imagedata r:id="rId73" o:title=""/>
                            </v:shape>
                            <o:OLEObject Type="Embed" ProgID="Equation.DSMT4" ShapeID="_x0000_i1072" DrawAspect="Content" ObjectID="_1689707166" r:id="rId82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)</w:t>
                        </w:r>
                      </w:p>
                      <w:p w14:paraId="0CAEACEF" w14:textId="77777777" w:rsidR="00141FB6" w:rsidRPr="00141FB6" w:rsidRDefault="00141FB6" w:rsidP="00570BE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</w:t>
                        </w:r>
                        <w:r w:rsidRPr="00141FB6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2040" w:dyaOrig="800" w14:anchorId="592CEC1A">
                            <v:shape id="_x0000_i1074" type="#_x0000_t75" style="width:102.15pt;height:40.2pt" o:ole="">
                              <v:imagedata r:id="rId75" o:title=""/>
                            </v:shape>
                            <o:OLEObject Type="Embed" ProgID="Equation.DSMT4" ShapeID="_x0000_i1074" DrawAspect="Content" ObjectID="_1689707167" r:id="rId83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( Với </w:t>
                        </w:r>
                        <w:r w:rsidRPr="00141FB6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60" w:dyaOrig="260" w14:anchorId="2B6A992F">
                            <v:shape id="_x0000_i1076" type="#_x0000_t75" style="width:32.65pt;height:12.55pt" o:ole="">
                              <v:imagedata r:id="rId77" o:title=""/>
                            </v:shape>
                            <o:OLEObject Type="Embed" ProgID="Equation.DSMT4" ShapeID="_x0000_i1076" DrawAspect="Content" ObjectID="_1689707168" r:id="rId84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)</w:t>
                        </w:r>
                      </w:p>
                      <w:p w14:paraId="04418960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13FDF8C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A6FD61F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F76626A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AA5FB6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26B5D7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0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 id="Rectangle: Folded Corner 12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  <v:textbox>
                      <w:txbxContent>
                        <w:p w14:paraId="27949CB0" w14:textId="46A558F1" w:rsidR="000F53E0" w:rsidRDefault="000F53E0" w:rsidP="000F53E0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5921F24F" w:rsidR="00993994" w:rsidRPr="00321E2D" w:rsidRDefault="004C17DC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17E549B" wp14:editId="6680748E">
                <wp:extent cx="6615197" cy="3785713"/>
                <wp:effectExtent l="0" t="0" r="14605" b="24765"/>
                <wp:docPr id="1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785713"/>
                          <a:chOff x="-12333" y="-4628"/>
                          <a:chExt cx="6513454" cy="1786037"/>
                        </a:xfrm>
                      </wpg:grpSpPr>
                      <wps:wsp>
                        <wps:cNvPr id="15" name="Rectangle: Diagonal Corners Rounded 15"/>
                        <wps:cNvSpPr/>
                        <wps:spPr>
                          <a:xfrm>
                            <a:off x="-9" y="17653"/>
                            <a:ext cx="6501130" cy="17637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E19C68" w14:textId="77777777" w:rsidR="004C17DC" w:rsidRPr="004C17DC" w:rsidRDefault="004C17DC" w:rsidP="004C17DC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23A1D45" w14:textId="77777777" w:rsidR="004C17DC" w:rsidRPr="004C17DC" w:rsidRDefault="004C17DC" w:rsidP="004C17DC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A81B197" w14:textId="77777777" w:rsidR="004C17DC" w:rsidRPr="004C17DC" w:rsidRDefault="004C17DC" w:rsidP="004C17DC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Pr="004C17D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Bất đẳng thức CôSi</w:t>
                              </w:r>
                            </w:p>
                            <w:p w14:paraId="6C86B94E" w14:textId="3C055FA2" w:rsidR="004C17DC" w:rsidRPr="004C17DC" w:rsidRDefault="00FB19F9" w:rsidP="004C17DC">
                              <w:pPr>
                                <w:tabs>
                                  <w:tab w:val="left" w:pos="3099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MS Mincho" w:eastAsia="MS Mincho" w:hAnsi="MS Mincho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MS Mincho" w:eastAsia="MS Mincho" w:hAnsi="MS Mincho" w:cs="MS Mincho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="004C17DC" w:rsidRPr="004C17DC">
                                <w:rPr>
                                  <w:rFonts w:ascii="MS Mincho" w:eastAsia="MS Mincho" w:hAnsi="MS Mincho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ⓐ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. Đối với hai số không âm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077FE22C" w14:textId="7D0F5666" w:rsidR="004C17DC" w:rsidRPr="00FB19F9" w:rsidRDefault="004C17DC" w:rsidP="00570BE1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spacing w:line="240" w:lineRule="auto"/>
                                <w:ind w:left="135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4C17DC">
                                <w:rPr>
                                  <w:position w:val="-18"/>
                                </w:rPr>
                                <w:object w:dxaOrig="1340" w:dyaOrig="400" w14:anchorId="0D586CD8">
                                  <v:shape id="_x0000_i1078" type="#_x0000_t75" style="width:67pt;height:20.1pt" o:ole="">
                                    <v:imagedata r:id="rId85" o:title=""/>
                                  </v:shape>
                                  <o:OLEObject Type="Embed" ProgID="Equation.DSMT4" ShapeID="_x0000_i1078" DrawAspect="Content" ObjectID="_1689707169" r:id="rId86"/>
                                </w:object>
                              </w: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ta có  </w:t>
                              </w:r>
                              <w:r w:rsidRPr="004C17DC">
                                <w:rPr>
                                  <w:position w:val="-24"/>
                                </w:rPr>
                                <w:object w:dxaOrig="1380" w:dyaOrig="660" w14:anchorId="14545B82">
                                  <v:shape id="_x0000_i1080" type="#_x0000_t75" style="width:69.5pt;height:32.65pt" o:ole="">
                                    <v:imagedata r:id="rId87" o:title=""/>
                                  </v:shape>
                                  <o:OLEObject Type="Embed" ProgID="Equation.DSMT4" ShapeID="_x0000_i1080" DrawAspect="Content" ObjectID="_1689707170" r:id="rId88"/>
                                </w:object>
                              </w: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 </w:t>
                              </w:r>
                            </w:p>
                            <w:p w14:paraId="501456C6" w14:textId="7E2E66A3" w:rsidR="004C17DC" w:rsidRPr="004C17DC" w:rsidRDefault="00FB19F9" w:rsidP="004C17DC">
                              <w:pPr>
                                <w:spacing w:line="240" w:lineRule="auto"/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DC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Dấu '='  xảy ra khi và chỉ khi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639" w:dyaOrig="260" w14:anchorId="0347572F">
                                  <v:shape id="_x0000_i1082" type="#_x0000_t75" style="width:31.8pt;height:12.55pt" o:ole="">
                                    <v:imagedata r:id="rId89" o:title=""/>
                                  </v:shape>
                                  <o:OLEObject Type="Embed" ProgID="Equation.DSMT4" ShapeID="_x0000_i1082" DrawAspect="Content" ObjectID="_1689707171" r:id="rId90"/>
                                </w:objec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751CAE3" w14:textId="7301CE02" w:rsidR="004C17DC" w:rsidRPr="004C17DC" w:rsidRDefault="006D17B4" w:rsidP="006D17B4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F1698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Hệ quả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 :</w:t>
                              </w:r>
                            </w:p>
                            <w:p w14:paraId="57E141F3" w14:textId="77777777" w:rsidR="004C17DC" w:rsidRPr="004C17DC" w:rsidRDefault="004C17DC" w:rsidP="00570BE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35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Hai số dương có tổng không đổi thì tích lớn nhất khi hai số đó bằng nhau</w:t>
                              </w:r>
                            </w:p>
                            <w:p w14:paraId="77ABFF29" w14:textId="77777777" w:rsidR="004C17DC" w:rsidRPr="004C17DC" w:rsidRDefault="004C17DC" w:rsidP="00570BE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35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Hai số dương có tích không đổi thì tổng nhỏ nhất khi hai số đó bằng nhau</w:t>
                              </w:r>
                            </w:p>
                            <w:p w14:paraId="1C68B9B7" w14:textId="77777777" w:rsidR="004C17DC" w:rsidRPr="004C17DC" w:rsidRDefault="004C17DC" w:rsidP="00FB19F9">
                              <w:pPr>
                                <w:spacing w:line="240" w:lineRule="auto"/>
                                <w:ind w:firstLine="540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MS Mincho" w:eastAsia="MS Mincho" w:hAnsi="MS Mincho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ⓑ</w:t>
                              </w:r>
                              <w:r w:rsidRPr="004C17D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. Đối với ba số không âm</w:t>
                              </w:r>
                            </w:p>
                            <w:p w14:paraId="78A951A8" w14:textId="0A7AFD89" w:rsidR="004C17DC" w:rsidRPr="00FB19F9" w:rsidRDefault="004C17DC" w:rsidP="00570BE1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spacing w:line="240" w:lineRule="auto"/>
                                <w:ind w:left="135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4C17DC">
                                <w:rPr>
                                  <w:position w:val="-18"/>
                                </w:rPr>
                                <w:object w:dxaOrig="2040" w:dyaOrig="400" w14:anchorId="62E84817">
                                  <v:shape id="_x0000_i1084" type="#_x0000_t75" style="width:102.15pt;height:20.1pt" o:ole="">
                                    <v:imagedata r:id="rId91" o:title=""/>
                                  </v:shape>
                                  <o:OLEObject Type="Embed" ProgID="Equation.DSMT4" ShapeID="_x0000_i1084" DrawAspect="Content" ObjectID="_1689707172" r:id="rId92"/>
                                </w:object>
                              </w: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ta có </w:t>
                              </w:r>
                              <w:r w:rsidRPr="004C17DC">
                                <w:rPr>
                                  <w:position w:val="-24"/>
                                </w:rPr>
                                <w:object w:dxaOrig="1900" w:dyaOrig="660" w14:anchorId="04228609">
                                  <v:shape id="_x0000_i1086" type="#_x0000_t75" style="width:95.45pt;height:32.65pt" o:ole="">
                                    <v:imagedata r:id="rId93" o:title=""/>
                                  </v:shape>
                                  <o:OLEObject Type="Embed" ProgID="Equation.DSMT4" ShapeID="_x0000_i1086" DrawAspect="Content" ObjectID="_1689707173" r:id="rId94"/>
                                </w:object>
                              </w: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12AE925F" w14:textId="75267807" w:rsidR="004C17DC" w:rsidRPr="004C17DC" w:rsidRDefault="00FB19F9" w:rsidP="004C17DC">
                              <w:pPr>
                                <w:spacing w:line="240" w:lineRule="auto"/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DC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Dấu '=' xảy ra khi và chỉ khi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1100" w:dyaOrig="260" w14:anchorId="3B7CAC0F">
                                  <v:shape id="_x0000_i1088" type="#_x0000_t75" style="width:55.25pt;height:12.55pt" o:ole="">
                                    <v:imagedata r:id="rId95" o:title=""/>
                                  </v:shape>
                                  <o:OLEObject Type="Embed" ProgID="Equation.DSMT4" ShapeID="_x0000_i1088" DrawAspect="Content" ObjectID="_1689707174" r:id="rId96"/>
                                </w:objec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</w:p>
                            <w:p w14:paraId="4E31EF32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CB24334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DC90D44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50EA86A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5FEBFC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6" name="Group 16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124573024" name="Rectangle: Folded Corner 212457302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2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0ECF797" w14:textId="77777777" w:rsidR="004C17DC" w:rsidRDefault="004C17DC" w:rsidP="004C17DC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➍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17E549B" id="_x0000_s1085" style="width:520.9pt;height:298.1pt;mso-position-horizontal-relative:char;mso-position-vertical-relative:line" coordorigin="-123,-46" coordsize="65134,17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">
                <v:shape id="Rectangle: Diagonal Corners Rounded 15" o:spid="_x0000_s1086" style="position:absolute;top:176;width:65011;height:17638;visibility:visible;mso-wrap-style:square;v-text-anchor:middle" coordsize="6501130,17637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" adj="-11796480,,5400" path="m16703,l6454426,v25794,,46704,20910,46704,46704l6501130,1747053v,9225,-7478,16703,-16703,16703l46704,1763756c20910,1763756,,1742846,,1717052l,16703c,7478,7478,,1670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703,0;6454426,0;6501130,46704;6501130,1747053;6484427,1763756;46704,1763756;0,1717052;0,16703;16703,0" o:connectangles="0,0,0,0,0,0,0,0,0" textboxrect="0,0,6501130,1763756"/>
                  <v:textbox>
                    <w:txbxContent>
                      <w:p w14:paraId="38E19C68" w14:textId="77777777" w:rsidR="004C17DC" w:rsidRPr="004C17DC" w:rsidRDefault="004C17DC" w:rsidP="004C17DC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23A1D45" w14:textId="77777777" w:rsidR="004C17DC" w:rsidRPr="004C17DC" w:rsidRDefault="004C17DC" w:rsidP="004C17DC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A81B197" w14:textId="77777777" w:rsidR="004C17DC" w:rsidRPr="004C17DC" w:rsidRDefault="004C17DC" w:rsidP="004C17DC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Pr="004C17D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Bất đẳng thức CôSi</w:t>
                        </w:r>
                      </w:p>
                      <w:p w14:paraId="6C86B94E" w14:textId="3C055FA2" w:rsidR="004C17DC" w:rsidRPr="004C17DC" w:rsidRDefault="00FB19F9" w:rsidP="004C17DC">
                        <w:pPr>
                          <w:tabs>
                            <w:tab w:val="left" w:pos="3099"/>
                          </w:tabs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MS Mincho" w:eastAsia="MS Mincho" w:hAnsi="MS Mincho" w:cs="MS Mincho" w:hint="eastAsia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MS Mincho" w:eastAsia="MS Mincho" w:hAnsi="MS Mincho" w:cs="MS Mincho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 xml:space="preserve">   </w:t>
                        </w:r>
                        <w:r w:rsidR="004C17DC" w:rsidRPr="004C17DC">
                          <w:rPr>
                            <w:rFonts w:ascii="MS Mincho" w:eastAsia="MS Mincho" w:hAnsi="MS Mincho" w:cs="MS Mincho" w:hint="eastAsia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>ⓐ</w:t>
                        </w:r>
                        <w:r w:rsidR="004C17DC" w:rsidRPr="004C17D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. Đối với hai số không âm</w:t>
                        </w:r>
                        <w:r w:rsidR="004C17DC" w:rsidRPr="004C17D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ab/>
                        </w:r>
                      </w:p>
                      <w:p w14:paraId="077FE22C" w14:textId="7D0F5666" w:rsidR="004C17DC" w:rsidRPr="00FB19F9" w:rsidRDefault="004C17DC" w:rsidP="00570BE1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spacing w:line="240" w:lineRule="auto"/>
                          <w:ind w:left="135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</w:t>
                        </w:r>
                        <w:r w:rsidRPr="004C17DC">
                          <w:rPr>
                            <w:position w:val="-18"/>
                          </w:rPr>
                          <w:object w:dxaOrig="1340" w:dyaOrig="400" w14:anchorId="0D586CD8">
                            <v:shape id="_x0000_i1078" type="#_x0000_t75" style="width:67pt;height:20.1pt" o:ole="">
                              <v:imagedata r:id="rId85" o:title=""/>
                            </v:shape>
                            <o:OLEObject Type="Embed" ProgID="Equation.DSMT4" ShapeID="_x0000_i1078" DrawAspect="Content" ObjectID="_1689707169" r:id="rId97"/>
                          </w:object>
                        </w: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ta có  </w:t>
                        </w:r>
                        <w:r w:rsidRPr="004C17DC">
                          <w:rPr>
                            <w:position w:val="-24"/>
                          </w:rPr>
                          <w:object w:dxaOrig="1380" w:dyaOrig="660" w14:anchorId="14545B82">
                            <v:shape id="_x0000_i1080" type="#_x0000_t75" style="width:69.5pt;height:32.65pt" o:ole="">
                              <v:imagedata r:id="rId87" o:title=""/>
                            </v:shape>
                            <o:OLEObject Type="Embed" ProgID="Equation.DSMT4" ShapeID="_x0000_i1080" DrawAspect="Content" ObjectID="_1689707170" r:id="rId98"/>
                          </w:object>
                        </w: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 </w:t>
                        </w:r>
                      </w:p>
                      <w:p w14:paraId="501456C6" w14:textId="7E2E66A3" w:rsidR="004C17DC" w:rsidRPr="004C17DC" w:rsidRDefault="00FB19F9" w:rsidP="004C17DC">
                        <w:pPr>
                          <w:spacing w:line="240" w:lineRule="auto"/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="004C17DC" w:rsidRPr="004C17DC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DC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   </w:t>
                        </w:r>
                        <w:r w:rsidR="004C17DC"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Dấu '='  xảy ra khi và chỉ khi </w:t>
                        </w:r>
                        <w:r w:rsidR="004C17DC" w:rsidRPr="004C17DC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639" w:dyaOrig="260" w14:anchorId="0347572F">
                            <v:shape id="_x0000_i1082" type="#_x0000_t75" style="width:31.8pt;height:12.55pt" o:ole="">
                              <v:imagedata r:id="rId89" o:title=""/>
                            </v:shape>
                            <o:OLEObject Type="Embed" ProgID="Equation.DSMT4" ShapeID="_x0000_i1082" DrawAspect="Content" ObjectID="_1689707171" r:id="rId99"/>
                          </w:object>
                        </w:r>
                        <w:r w:rsidR="004C17DC"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3751CAE3" w14:textId="7301CE02" w:rsidR="004C17DC" w:rsidRPr="004C17DC" w:rsidRDefault="006D17B4" w:rsidP="006D17B4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F16982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="004C17DC" w:rsidRPr="004C17D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Hệ quả</w:t>
                        </w:r>
                        <w:r w:rsidR="004C17DC" w:rsidRPr="004C17DC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> :</w:t>
                        </w:r>
                      </w:p>
                      <w:p w14:paraId="57E141F3" w14:textId="77777777" w:rsidR="004C17DC" w:rsidRPr="004C17DC" w:rsidRDefault="004C17DC" w:rsidP="00570BE1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35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Hai số dương có tổng không đổi thì tích lớn nhất khi hai số đó bằng nhau</w:t>
                        </w:r>
                      </w:p>
                      <w:p w14:paraId="77ABFF29" w14:textId="77777777" w:rsidR="004C17DC" w:rsidRPr="004C17DC" w:rsidRDefault="004C17DC" w:rsidP="00570BE1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35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Hai số dương có tích không đổi thì tổng nhỏ nhất khi hai số đó bằng nhau</w:t>
                        </w:r>
                      </w:p>
                      <w:p w14:paraId="1C68B9B7" w14:textId="77777777" w:rsidR="004C17DC" w:rsidRPr="004C17DC" w:rsidRDefault="004C17DC" w:rsidP="00FB19F9">
                        <w:pPr>
                          <w:spacing w:line="240" w:lineRule="auto"/>
                          <w:ind w:firstLine="540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MS Mincho" w:eastAsia="MS Mincho" w:hAnsi="MS Mincho" w:cs="MS Mincho" w:hint="eastAsia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>ⓑ</w:t>
                        </w:r>
                        <w:r w:rsidRPr="004C17D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. Đối với ba số không âm</w:t>
                        </w:r>
                      </w:p>
                      <w:p w14:paraId="78A951A8" w14:textId="0A7AFD89" w:rsidR="004C17DC" w:rsidRPr="00FB19F9" w:rsidRDefault="004C17DC" w:rsidP="00570BE1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spacing w:line="240" w:lineRule="auto"/>
                          <w:ind w:left="135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</w:t>
                        </w:r>
                        <w:r w:rsidRPr="004C17DC">
                          <w:rPr>
                            <w:position w:val="-18"/>
                          </w:rPr>
                          <w:object w:dxaOrig="2040" w:dyaOrig="400" w14:anchorId="62E84817">
                            <v:shape id="_x0000_i1084" type="#_x0000_t75" style="width:102.15pt;height:20.1pt" o:ole="">
                              <v:imagedata r:id="rId91" o:title=""/>
                            </v:shape>
                            <o:OLEObject Type="Embed" ProgID="Equation.DSMT4" ShapeID="_x0000_i1084" DrawAspect="Content" ObjectID="_1689707172" r:id="rId100"/>
                          </w:object>
                        </w: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ta có </w:t>
                        </w:r>
                        <w:r w:rsidRPr="004C17DC">
                          <w:rPr>
                            <w:position w:val="-24"/>
                          </w:rPr>
                          <w:object w:dxaOrig="1900" w:dyaOrig="660" w14:anchorId="04228609">
                            <v:shape id="_x0000_i1086" type="#_x0000_t75" style="width:95.45pt;height:32.65pt" o:ole="">
                              <v:imagedata r:id="rId93" o:title=""/>
                            </v:shape>
                            <o:OLEObject Type="Embed" ProgID="Equation.DSMT4" ShapeID="_x0000_i1086" DrawAspect="Content" ObjectID="_1689707173" r:id="rId101"/>
                          </w:object>
                        </w: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12AE925F" w14:textId="75267807" w:rsidR="004C17DC" w:rsidRPr="004C17DC" w:rsidRDefault="00FB19F9" w:rsidP="004C17DC">
                        <w:pPr>
                          <w:spacing w:line="240" w:lineRule="auto"/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  </w:t>
                        </w:r>
                        <w:r w:rsidR="004C17DC" w:rsidRPr="004C17DC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DC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   </w:t>
                        </w:r>
                        <w:r w:rsidR="004C17DC"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Dấu '=' xảy ra khi và chỉ khi </w:t>
                        </w:r>
                        <w:r w:rsidR="004C17DC" w:rsidRPr="004C17DC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1100" w:dyaOrig="260" w14:anchorId="3B7CAC0F">
                            <v:shape id="_x0000_i1088" type="#_x0000_t75" style="width:55.25pt;height:12.55pt" o:ole="">
                              <v:imagedata r:id="rId95" o:title=""/>
                            </v:shape>
                            <o:OLEObject Type="Embed" ProgID="Equation.DSMT4" ShapeID="_x0000_i1088" DrawAspect="Content" ObjectID="_1689707174" r:id="rId102"/>
                          </w:object>
                        </w:r>
                        <w:r w:rsidR="004C17DC"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</w:t>
                        </w:r>
                      </w:p>
                      <w:p w14:paraId="4E31EF32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CB24334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DC90D44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50EA86A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5FEBFC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6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Rectangle: Folded Corner 2124573024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" filled="f" stroked="f">
                    <v:textbox>
                      <w:txbxContent>
                        <w:p w14:paraId="50ECF797" w14:textId="77777777" w:rsidR="004C17DC" w:rsidRDefault="004C17DC" w:rsidP="004C17DC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➍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5436C3"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">
                <v:group id="Group 460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5433CA80">
                <wp:extent cx="6547104" cy="2019301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019301"/>
                          <a:chOff x="0" y="0"/>
                          <a:chExt cx="6547104" cy="1962093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290"/>
                            <a:ext cx="6547104" cy="170180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Pr="00B5509B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653A7A5" w14:textId="1E6195D6" w:rsidR="00E62F77" w:rsidRPr="00B5509B" w:rsidRDefault="00E62F77" w:rsidP="006D17B4">
                              <w:pPr>
                                <w:ind w:left="567" w:hanging="294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C542C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B550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B550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B550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A3319D1" w14:textId="77777777" w:rsidR="00B5509B" w:rsidRPr="00B5509B" w:rsidRDefault="00B5509B" w:rsidP="00F52B2A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ind w:left="567" w:hanging="14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Để chứng minh bất đẳng thức(BĐT)</w: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8"/>
                                  <w:sz w:val="24"/>
                                  <w:szCs w:val="24"/>
                                  <w:lang w:val="fr-FR"/>
                                </w:rPr>
                                <w:object w:dxaOrig="760" w:dyaOrig="300" w14:anchorId="3A6A1EF9">
                                  <v:shape id="_x0000_i1090" type="#_x0000_t75" style="width:37.65pt;height:15.05pt" o:ole="">
                                    <v:imagedata r:id="rId103" o:title=""/>
                                  </v:shape>
                                  <o:OLEObject Type="Embed" ProgID="Equation.DSMT4" ShapeID="_x0000_i1090" DrawAspect="Content" ObjectID="_1689707175" r:id="rId104"/>
                                </w:objec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ta có thể sử dụng các cách sau:</w:t>
                              </w:r>
                            </w:p>
                            <w:p w14:paraId="15726D0D" w14:textId="10D53FBB" w:rsidR="00B5509B" w:rsidRPr="00B5509B" w:rsidRDefault="004E05C8" w:rsidP="00F52B2A">
                              <w:pPr>
                                <w:spacing w:after="0" w:line="240" w:lineRule="auto"/>
                                <w:ind w:left="567" w:hanging="14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4E05C8"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</w:rPr>
                                <w:sym w:font="Wingdings 3" w:char="F0BA"/>
                              </w:r>
                              <w:r w:rsidR="00B5509B"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Ta đi chứng minh </w:t>
                              </w:r>
                              <w:r w:rsidR="00B5509B" w:rsidRPr="00B5509B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1160" w:dyaOrig="300" w14:anchorId="14330476">
                                  <v:shape id="_x0000_i1995" type="#_x0000_t75" style="width:57.75pt;height:15.05pt" o:ole="">
                                    <v:imagedata r:id="rId105" o:title=""/>
                                  </v:shape>
                                  <o:OLEObject Type="Embed" ProgID="Equation.DSMT4" ShapeID="_x0000_i1995" DrawAspect="Content" ObjectID="_1689707176" r:id="rId106"/>
                                </w:object>
                              </w:r>
                              <w:r w:rsidR="00B5509B"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.</w:t>
                              </w:r>
                              <w:r w:rsidR="00B5509B"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61CE4497" w14:textId="77777777" w:rsidR="00B5509B" w:rsidRPr="00B5509B" w:rsidRDefault="00B5509B" w:rsidP="00F52B2A">
                              <w:pPr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lear" w:pos="720"/>
                                  <w:tab w:val="num" w:pos="2160"/>
                                </w:tabs>
                                <w:spacing w:after="0" w:line="240" w:lineRule="auto"/>
                                <w:ind w:left="567" w:hanging="14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chứng minh nó ta thường sử dụng các hằng đẳng thức để phân tích </w: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700" w:dyaOrig="260" w14:anchorId="043ED9B8">
                                  <v:shape id="_x0000_i1996" type="#_x0000_t75" style="width:35.15pt;height:12.55pt" o:ole="">
                                    <v:imagedata r:id="rId107" o:title=""/>
                                  </v:shape>
                                  <o:OLEObject Type="Embed" ProgID="Equation.DSMT4" ShapeID="_x0000_i1996" DrawAspect="Content" ObjectID="_1689707177" r:id="rId108"/>
                                </w:objec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thành tổng hoặc tích của những biểu thức không âm. </w:t>
                              </w:r>
                            </w:p>
                            <w:p w14:paraId="412A4FE3" w14:textId="77777777" w:rsidR="00B5509B" w:rsidRPr="00B5509B" w:rsidRDefault="00B5509B" w:rsidP="00F52B2A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lear" w:pos="720"/>
                                  <w:tab w:val="clear" w:pos="4680"/>
                                  <w:tab w:val="clear" w:pos="9360"/>
                                  <w:tab w:val="num" w:pos="2160"/>
                                </w:tabs>
                                <w:ind w:left="567" w:hanging="14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Xuất phát từ BĐT đúng, biến đổi tương đương về BĐT cần chứng minh.</w:t>
                              </w:r>
                            </w:p>
                            <w:p w14:paraId="20BDFECC" w14:textId="77777777" w:rsidR="00E25E92" w:rsidRPr="00B5509B" w:rsidRDefault="00E25E92" w:rsidP="00BD1060">
                              <w:pPr>
                                <w:ind w:left="1440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EFEFF82" w14:textId="15C6335F" w:rsidR="00E62F77" w:rsidRPr="00B5509B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5193084" cy="571533"/>
                            <a:chOff x="150812" y="0"/>
                            <a:chExt cx="5193393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5193393" cy="485775"/>
                              <a:chOff x="150812" y="0"/>
                              <a:chExt cx="5193393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5160106" cy="485775"/>
                                <a:chOff x="184099" y="0"/>
                                <a:chExt cx="5160106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90"/>
                                  <a:ext cx="5160106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3735141" cy="485775"/>
                                  <a:chOff x="1502180" y="0"/>
                                  <a:chExt cx="373514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20"/>
                                    <a:ext cx="3625607" cy="390937"/>
                                    <a:chOff x="1611714" y="83020"/>
                                    <a:chExt cx="3625607" cy="390937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17" y="83020"/>
                                      <a:ext cx="3476404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AC3CEAC" w14:textId="77777777" w:rsidR="00B5509B" w:rsidRPr="00B5509B" w:rsidRDefault="00B5509B" w:rsidP="00B5509B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5509B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Sử dụng định nghĩa và tính chất cơ bản </w:t>
                                        </w:r>
                                      </w:p>
                                      <w:p w14:paraId="4CDFFA22" w14:textId="7AD50F95" w:rsidR="00E62F77" w:rsidRPr="00603737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59pt;mso-position-horizontal-relative:char;mso-position-vertical-relative:line" coordsize="65471,19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">
                <v:shape id="Rectangle: Diagonal Corners Rounded 1" o:spid="_x0000_s1110" style="position:absolute;top:2602;width:65471;height:1701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22359;6547104,1685687;6532329,1701803;112179,1701803;0,1579444;0,16116;14775,0" o:connectangles="0,0,0,0,0,0,0,0,0" textboxrect="0,0,6435090,1533525"/>
                  <v:textbox>
                    <w:txbxContent>
                      <w:p w14:paraId="6EFBB58C" w14:textId="77777777" w:rsidR="00E62F77" w:rsidRPr="00B5509B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653A7A5" w14:textId="1E6195D6" w:rsidR="00E62F77" w:rsidRPr="00B5509B" w:rsidRDefault="00E62F77" w:rsidP="006D17B4">
                        <w:pPr>
                          <w:ind w:left="567" w:hanging="294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C542C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B5509B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B550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B550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7A3319D1" w14:textId="77777777" w:rsidR="00B5509B" w:rsidRPr="00B5509B" w:rsidRDefault="00B5509B" w:rsidP="00F52B2A">
                        <w:pPr>
                          <w:pStyle w:val="Footer"/>
                          <w:widowControl w:val="0"/>
                          <w:numPr>
                            <w:ilvl w:val="0"/>
                            <w:numId w:val="9"/>
                          </w:numPr>
                          <w:ind w:left="567" w:hanging="14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Để chứng minh bất đẳng thức(BĐT)</w:t>
                        </w:r>
                        <w:r w:rsidRPr="00B5509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B5509B">
                          <w:rPr>
                            <w:rFonts w:ascii="Chu Van An" w:hAnsi="Chu Van An" w:cs="Chu Van An"/>
                            <w:b/>
                            <w:i/>
                            <w:position w:val="-8"/>
                            <w:sz w:val="24"/>
                            <w:szCs w:val="24"/>
                            <w:lang w:val="fr-FR"/>
                          </w:rPr>
                          <w:object w:dxaOrig="760" w:dyaOrig="300" w14:anchorId="3A6A1EF9">
                            <v:shape id="_x0000_i1090" type="#_x0000_t75" style="width:37.65pt;height:15.05pt" o:ole="">
                              <v:imagedata r:id="rId103" o:title=""/>
                            </v:shape>
                            <o:OLEObject Type="Embed" ProgID="Equation.DSMT4" ShapeID="_x0000_i1090" DrawAspect="Content" ObjectID="_1689707175" r:id="rId109"/>
                          </w:object>
                        </w: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ta có thể sử dụng các cách sau:</w:t>
                        </w:r>
                      </w:p>
                      <w:p w14:paraId="15726D0D" w14:textId="10D53FBB" w:rsidR="00B5509B" w:rsidRPr="00B5509B" w:rsidRDefault="004E05C8" w:rsidP="00F52B2A">
                        <w:pPr>
                          <w:spacing w:after="0" w:line="240" w:lineRule="auto"/>
                          <w:ind w:left="567" w:hanging="14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4E05C8">
                          <w:rPr>
                            <w:rFonts w:ascii="Chu Van An" w:hAnsi="Chu Van An" w:cs="Chu Van An"/>
                            <w:color w:val="FF0000"/>
                            <w:sz w:val="24"/>
                            <w:szCs w:val="24"/>
                          </w:rPr>
                          <w:sym w:font="Wingdings 3" w:char="F0BA"/>
                        </w:r>
                        <w:r w:rsidR="00B5509B"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Ta đi chứng minh </w:t>
                        </w:r>
                        <w:r w:rsidR="00B5509B" w:rsidRPr="00B5509B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1160" w:dyaOrig="300" w14:anchorId="14330476">
                            <v:shape id="_x0000_i1995" type="#_x0000_t75" style="width:57.75pt;height:15.05pt" o:ole="">
                              <v:imagedata r:id="rId105" o:title=""/>
                            </v:shape>
                            <o:OLEObject Type="Embed" ProgID="Equation.DSMT4" ShapeID="_x0000_i1995" DrawAspect="Content" ObjectID="_1689707176" r:id="rId110"/>
                          </w:object>
                        </w:r>
                        <w:r w:rsidR="00B5509B" w:rsidRPr="00B5509B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.</w:t>
                        </w:r>
                        <w:r w:rsidR="00B5509B"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61CE4497" w14:textId="77777777" w:rsidR="00B5509B" w:rsidRPr="00B5509B" w:rsidRDefault="00B5509B" w:rsidP="00F52B2A">
                        <w:pPr>
                          <w:numPr>
                            <w:ilvl w:val="0"/>
                            <w:numId w:val="8"/>
                          </w:numPr>
                          <w:tabs>
                            <w:tab w:val="clear" w:pos="720"/>
                            <w:tab w:val="num" w:pos="2160"/>
                          </w:tabs>
                          <w:spacing w:after="0" w:line="240" w:lineRule="auto"/>
                          <w:ind w:left="567" w:hanging="14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chứng minh nó ta thường sử dụng các hằng đẳng thức để phân tích </w:t>
                        </w:r>
                        <w:r w:rsidRPr="00B5509B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700" w:dyaOrig="260" w14:anchorId="043ED9B8">
                            <v:shape id="_x0000_i1996" type="#_x0000_t75" style="width:35.15pt;height:12.55pt" o:ole="">
                              <v:imagedata r:id="rId107" o:title=""/>
                            </v:shape>
                            <o:OLEObject Type="Embed" ProgID="Equation.DSMT4" ShapeID="_x0000_i1996" DrawAspect="Content" ObjectID="_1689707177" r:id="rId111"/>
                          </w:object>
                        </w: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thành tổng hoặc tích của những biểu thức không âm. </w:t>
                        </w:r>
                      </w:p>
                      <w:p w14:paraId="412A4FE3" w14:textId="77777777" w:rsidR="00B5509B" w:rsidRPr="00B5509B" w:rsidRDefault="00B5509B" w:rsidP="00F52B2A">
                        <w:pPr>
                          <w:pStyle w:val="Footer"/>
                          <w:widowControl w:val="0"/>
                          <w:numPr>
                            <w:ilvl w:val="0"/>
                            <w:numId w:val="8"/>
                          </w:numPr>
                          <w:tabs>
                            <w:tab w:val="clear" w:pos="720"/>
                            <w:tab w:val="clear" w:pos="4680"/>
                            <w:tab w:val="clear" w:pos="9360"/>
                            <w:tab w:val="num" w:pos="2160"/>
                          </w:tabs>
                          <w:ind w:left="567" w:hanging="14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Xuất phát từ BĐT đúng, biến đổi tương đương về BĐT cần chứng minh.</w:t>
                        </w:r>
                      </w:p>
                      <w:p w14:paraId="20BDFECC" w14:textId="77777777" w:rsidR="00E25E92" w:rsidRPr="00B5509B" w:rsidRDefault="00E25E92" w:rsidP="00BD1060">
                        <w:pPr>
                          <w:ind w:left="1440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EFEFF82" w14:textId="15C6335F" w:rsidR="00E62F77" w:rsidRPr="00B5509B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51930;height:5715" coordorigin="1508" coordsize="5193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51934;height:4857" coordorigin="1508" coordsize="519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0;width:51602;height:4857" coordorigin="1840" coordsize="5160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0;top:380;width:51602;height:4476;visibility:visible;mso-wrap-style:square;v-text-anchor:middle" coordsize="5160106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" path="m,l5005382,r154724,154724l5160106,447555,,447555,,xe" fillcolor="#efddf6 [663]" stroked="f" strokeweight="1.25pt">
                        <v:fill r:id="rId112" o:title="" color2="#fffff7" type="pattern"/>
                        <v:path arrowok="t" o:connecttype="custom" o:connectlocs="0,0;5005382,0;5160106,154724;5160106,447555;0,447555;0,0" o:connectangles="0,0,0,0,0,0"/>
                      </v:shape>
                      <v:group id="Group 468" o:spid="_x0000_s1115" style="position:absolute;left:15021;width:37352;height:4857" coordorigin="15021" coordsize="373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830;width:36256;height:3909" coordorigin="16117,830" coordsize="36256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09;top:830;width:34764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" adj="2124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AC3CEAC" w14:textId="77777777" w:rsidR="00B5509B" w:rsidRPr="00B5509B" w:rsidRDefault="00B5509B" w:rsidP="00B5509B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B5509B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Sử dụng định nghĩa và tính chất cơ bản </w:t>
                                  </w:r>
                                </w:p>
                                <w:p w14:paraId="4CDFFA22" w14:textId="7AD50F95" w:rsidR="00E62F77" w:rsidRPr="00603737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2A88FD5E" w:rsidR="00EC5D1C" w:rsidRPr="00321E2D" w:rsidRDefault="00EC5D1C" w:rsidP="00321E2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CA5D3A6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 xml:space="preserve">Nếu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15" w:dyaOrig="315" w14:anchorId="3EAAB522">
          <v:shape id="_x0000_i1095" type="#_x0000_t75" style="width:30.15pt;height:15.9pt" o:ole="">
            <v:imagedata r:id="rId113" o:title=""/>
          </v:shape>
          <o:OLEObject Type="Embed" ProgID="Equation.DSMT4" ShapeID="_x0000_i1095" DrawAspect="Content" ObjectID="_1689706651" r:id="rId114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40" w:dyaOrig="270" w14:anchorId="35F3BDD5">
          <v:shape id="_x0000_i1096" type="#_x0000_t75" style="width:26.8pt;height:12.55pt" o:ole="">
            <v:imagedata r:id="rId115" o:title=""/>
          </v:shape>
          <o:OLEObject Type="Embed" ProgID="Equation.DSMT4" ShapeID="_x0000_i1096" DrawAspect="Content" ObjectID="_1689706652" r:id="rId11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thì bất đẳng thức nào sau đây luôn đúng?</w:t>
      </w:r>
    </w:p>
    <w:p w14:paraId="50B5372F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795" w:dyaOrig="270" w14:anchorId="62C65E1B">
          <v:shape id="_x0000_i1097" type="#_x0000_t75" style="width:40.2pt;height:12.55pt" o:ole="">
            <v:imagedata r:id="rId117" o:title=""/>
          </v:shape>
          <o:OLEObject Type="Embed" ProgID="Equation.DSMT4" ShapeID="_x0000_i1097" DrawAspect="Content" ObjectID="_1689706653" r:id="rId118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45" w:dyaOrig="270" w14:anchorId="6F1527D1">
          <v:shape id="_x0000_i1098" type="#_x0000_t75" style="width:62.8pt;height:12.55pt" o:ole="">
            <v:imagedata r:id="rId119" o:title=""/>
          </v:shape>
          <o:OLEObject Type="Embed" ProgID="Equation.DSMT4" ShapeID="_x0000_i1098" DrawAspect="Content" ObjectID="_1689706654" r:id="rId120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45" w:dyaOrig="270" w14:anchorId="19A5805A">
          <v:shape id="_x0000_i1099" type="#_x0000_t75" style="width:62.8pt;height:12.55pt" o:ole="">
            <v:imagedata r:id="rId121" o:title=""/>
          </v:shape>
          <o:OLEObject Type="Embed" ProgID="Equation.DSMT4" ShapeID="_x0000_i1099" DrawAspect="Content" ObjectID="_1689706655" r:id="rId122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45" w:dyaOrig="270" w14:anchorId="7D39C73F">
          <v:shape id="_x0000_i1100" type="#_x0000_t75" style="width:62.8pt;height:12.55pt" o:ole="">
            <v:imagedata r:id="rId123" o:title=""/>
          </v:shape>
          <o:OLEObject Type="Embed" ProgID="Equation.DSMT4" ShapeID="_x0000_i1100" DrawAspect="Content" ObjectID="_1689706656" r:id="rId124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12F0E9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8B10C50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B322197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A chỉ đúng khi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00" w:dyaOrig="315" w14:anchorId="2C9DB1D3">
          <v:shape id="_x0000_i1101" type="#_x0000_t75" style="width:30.15pt;height:15.9pt" o:ole="">
            <v:imagedata r:id="rId125" o:title=""/>
          </v:shape>
          <o:OLEObject Type="Embed" ProgID="Equation.DSMT4" ShapeID="_x0000_i1101" DrawAspect="Content" ObjectID="_1689706657" r:id="rId126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85" w:dyaOrig="270" w14:anchorId="38BBC1E5">
          <v:shape id="_x0000_i1102" type="#_x0000_t75" style="width:29.3pt;height:12.55pt" o:ole="">
            <v:imagedata r:id="rId127" o:title=""/>
          </v:shape>
          <o:OLEObject Type="Embed" ProgID="Equation.DSMT4" ShapeID="_x0000_i1102" DrawAspect="Content" ObjectID="_1689706658" r:id="rId12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D3F9777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B không luôn đúng, chẳng hạn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00" w:dyaOrig="315" w14:anchorId="160A4AA8">
          <v:shape id="_x0000_i1103" type="#_x0000_t75" style="width:30.15pt;height:15.9pt" o:ole="">
            <v:imagedata r:id="rId129" o:title=""/>
          </v:shape>
          <o:OLEObject Type="Embed" ProgID="Equation.DSMT4" ShapeID="_x0000_i1103" DrawAspect="Content" ObjectID="_1689706659" r:id="rId130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675" w:dyaOrig="270" w14:anchorId="23DEC80E">
          <v:shape id="_x0000_i1104" type="#_x0000_t75" style="width:34.35pt;height:12.55pt" o:ole="">
            <v:imagedata r:id="rId131" o:title=""/>
          </v:shape>
          <o:OLEObject Type="Embed" ProgID="Equation.DSMT4" ShapeID="_x0000_i1104" DrawAspect="Content" ObjectID="_1689706660" r:id="rId13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15" w:dyaOrig="390" w14:anchorId="34AD7D54">
          <v:shape id="_x0000_i1105" type="#_x0000_t75" style="width:76.2pt;height:20.1pt" o:ole="">
            <v:imagedata r:id="rId133" o:title=""/>
          </v:shape>
          <o:OLEObject Type="Embed" ProgID="Equation.DSMT4" ShapeID="_x0000_i1105" DrawAspect="Content" ObjectID="_1689706661" r:id="rId13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BA28280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 không luôn đúng, chẳng hạn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735" w:dyaOrig="315" w14:anchorId="7EADDADA">
          <v:shape id="_x0000_i1106" type="#_x0000_t75" style="width:36.85pt;height:15.9pt" o:ole="">
            <v:imagedata r:id="rId135" o:title=""/>
          </v:shape>
          <o:OLEObject Type="Embed" ProgID="Equation.DSMT4" ShapeID="_x0000_i1106" DrawAspect="Content" ObjectID="_1689706662" r:id="rId136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40" w:dyaOrig="270" w14:anchorId="6EB1C724">
          <v:shape id="_x0000_i1107" type="#_x0000_t75" style="width:26.8pt;height:12.55pt" o:ole="">
            <v:imagedata r:id="rId137" o:title=""/>
          </v:shape>
          <o:OLEObject Type="Embed" ProgID="Equation.DSMT4" ShapeID="_x0000_i1107" DrawAspect="Content" ObjectID="_1689706663" r:id="rId13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00" w:dyaOrig="390" w14:anchorId="3531AA4A">
          <v:shape id="_x0000_i1108" type="#_x0000_t75" style="width:74.5pt;height:20.1pt" o:ole="">
            <v:imagedata r:id="rId139" o:title=""/>
          </v:shape>
          <o:OLEObject Type="Embed" ProgID="Equation.DSMT4" ShapeID="_x0000_i1108" DrawAspect="Content" ObjectID="_1689706664" r:id="rId14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4755346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hAnsi="Chu Van An" w:cs="Chu Van An"/>
          <w:position w:val="-4"/>
          <w:sz w:val="24"/>
          <w:szCs w:val="24"/>
        </w:rPr>
        <w:object w:dxaOrig="195" w:dyaOrig="255" w14:anchorId="4D5E9640">
          <v:shape id="_x0000_i1109" type="#_x0000_t75" style="width:9.2pt;height:12.55pt" o:ole="">
            <v:imagedata r:id="rId141" o:title=""/>
          </v:shape>
          <o:OLEObject Type="Embed" ProgID="Equation.DSMT4" ShapeID="_x0000_i1109" DrawAspect="Content" ObjectID="_1689706665" r:id="rId14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số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840" w:dyaOrig="315" w14:anchorId="40B6E606">
          <v:shape id="_x0000_i1110" type="#_x0000_t75" style="width:41.85pt;height:15.9pt" o:ole="">
            <v:imagedata r:id="rId143" o:title=""/>
          </v:shape>
          <o:OLEObject Type="Embed" ProgID="Equation.DSMT4" ShapeID="_x0000_i1110" DrawAspect="Content" ObjectID="_1689706666" r:id="rId14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khác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5" w:dyaOrig="285" w14:anchorId="43A346AD">
          <v:shape id="_x0000_i1111" type="#_x0000_t75" style="width:9.2pt;height:14.25pt" o:ole="">
            <v:imagedata r:id="rId145" o:title=""/>
          </v:shape>
          <o:OLEObject Type="Embed" ProgID="Equation.DSMT4" ShapeID="_x0000_i1111" DrawAspect="Content" ObjectID="_1689706667" r:id="rId14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mãn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55" w:dyaOrig="285" w14:anchorId="69DB3429">
          <v:shape id="_x0000_i1112" type="#_x0000_t75" style="width:27.65pt;height:14.25pt" o:ole="">
            <v:imagedata r:id="rId147" o:title=""/>
          </v:shape>
          <o:OLEObject Type="Embed" ProgID="Equation.DSMT4" ShapeID="_x0000_i1112" DrawAspect="Content" ObjectID="_1689706668" r:id="rId14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và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55" w:dyaOrig="285" w14:anchorId="196CF684">
          <v:shape id="_x0000_i1113" type="#_x0000_t75" style="width:27.65pt;height:14.25pt" o:ole="">
            <v:imagedata r:id="rId149" o:title=""/>
          </v:shape>
          <o:OLEObject Type="Embed" ProgID="Equation.DSMT4" ShapeID="_x0000_i1113" DrawAspect="Content" ObjectID="_1689706669" r:id="rId150"/>
        </w:object>
      </w:r>
      <w:r w:rsidRPr="00321E2D">
        <w:rPr>
          <w:rFonts w:ascii="Chu Van An" w:hAnsi="Chu Van An" w:cs="Chu Van An"/>
          <w:sz w:val="24"/>
          <w:szCs w:val="24"/>
        </w:rPr>
        <w:t>. Kết quả nào sau đây đúng nhất?</w:t>
      </w:r>
    </w:p>
    <w:p w14:paraId="44087820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615" w:dyaOrig="615" w14:anchorId="0439F5D5">
          <v:shape id="_x0000_i1114" type="#_x0000_t75" style="width:30.15pt;height:30.15pt" o:ole="">
            <v:imagedata r:id="rId151" o:title=""/>
          </v:shape>
          <o:OLEObject Type="Embed" ProgID="Equation.DSMT4" ShapeID="_x0000_i1114" DrawAspect="Content" ObjectID="_1689706670" r:id="rId15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795" w:dyaOrig="285" w14:anchorId="3E98919E">
          <v:shape id="_x0000_i1115" type="#_x0000_t75" style="width:40.2pt;height:14.25pt" o:ole="">
            <v:imagedata r:id="rId153" o:title=""/>
          </v:shape>
          <o:OLEObject Type="Embed" ProgID="Equation.DSMT4" ShapeID="_x0000_i1115" DrawAspect="Content" ObjectID="_1689706671" r:id="rId15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15" w:dyaOrig="285" w14:anchorId="7E173ECD">
          <v:shape id="_x0000_i1116" type="#_x0000_t75" style="width:61.1pt;height:14.25pt" o:ole="">
            <v:imagedata r:id="rId155" o:title=""/>
          </v:shape>
          <o:OLEObject Type="Embed" ProgID="Equation.DSMT4" ShapeID="_x0000_i1116" DrawAspect="Content" ObjectID="_1689706672" r:id="rId15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15" w:dyaOrig="285" w14:anchorId="5CD12798">
          <v:shape id="_x0000_i1117" type="#_x0000_t75" style="width:61.1pt;height:14.25pt" o:ole="">
            <v:imagedata r:id="rId157" o:title=""/>
          </v:shape>
          <o:OLEObject Type="Embed" ProgID="Equation.DSMT4" ShapeID="_x0000_i1117" DrawAspect="Content" ObjectID="_1689706673" r:id="rId15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3F53959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321E2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41A5B704" w14:textId="77777777" w:rsidR="00B20FF0" w:rsidRPr="00321E2D" w:rsidRDefault="00B20FF0" w:rsidP="00321E2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D6AEA53" w14:textId="77777777" w:rsidR="00B20FF0" w:rsidRPr="00321E2D" w:rsidRDefault="00B20FF0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Từ</w:t>
      </w:r>
      <w:r w:rsidRPr="00321E2D">
        <w:rPr>
          <w:rFonts w:ascii="Chu Van An" w:hAnsi="Chu Van An" w:cs="Chu Van An"/>
          <w:position w:val="-30"/>
          <w:sz w:val="24"/>
          <w:szCs w:val="24"/>
        </w:rPr>
        <w:object w:dxaOrig="3690" w:dyaOrig="720" w14:anchorId="5EE8EC6D">
          <v:shape id="_x0000_i1118" type="#_x0000_t75" style="width:184.2pt;height:36.85pt" o:ole="">
            <v:imagedata r:id="rId159" o:title=""/>
          </v:shape>
          <o:OLEObject Type="Embed" ProgID="Equation.DSMT4" ShapeID="_x0000_i1118" DrawAspect="Content" ObjectID="_1689706674" r:id="rId16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9AC2BC5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21E2D">
        <w:rPr>
          <w:rFonts w:ascii="Chu Van An" w:eastAsia="Arial" w:hAnsi="Chu Van An" w:cs="Chu Van An"/>
          <w:b/>
          <w:color w:val="FF00FF"/>
          <w:sz w:val="24"/>
          <w:szCs w:val="24"/>
          <w:lang w:val="pt-BR"/>
        </w:rPr>
        <w:t xml:space="preserve"> </w:t>
      </w:r>
      <w:r w:rsidRPr="00321E2D">
        <w:rPr>
          <w:rFonts w:ascii="Chu Van An" w:hAnsi="Chu Van An" w:cs="Chu Van An"/>
          <w:noProof/>
          <w:sz w:val="24"/>
          <w:szCs w:val="24"/>
          <w:lang w:val="pt-BR"/>
        </w:rPr>
        <w:t xml:space="preserve">Cho </w:t>
      </w:r>
      <w:r w:rsidRPr="00321E2D">
        <w:rPr>
          <w:rFonts w:ascii="Chu Van An" w:hAnsi="Chu Van An" w:cs="Chu Van An"/>
          <w:noProof/>
          <w:position w:val="-10"/>
          <w:sz w:val="24"/>
          <w:szCs w:val="24"/>
          <w:lang w:val="fr-FR"/>
        </w:rPr>
        <w:object w:dxaOrig="495" w:dyaOrig="375" w14:anchorId="28C2F541">
          <v:shape id="_x0000_i1119" type="#_x0000_t75" style="width:24.3pt;height:19.25pt" o:ole="">
            <v:imagedata r:id="rId161" o:title=""/>
          </v:shape>
          <o:OLEObject Type="Embed" ProgID="Equation.DSMT4" ShapeID="_x0000_i1119" DrawAspect="Content" ObjectID="_1689706675" r:id="rId162"/>
        </w:object>
      </w:r>
      <w:r w:rsidRPr="00321E2D">
        <w:rPr>
          <w:rFonts w:ascii="Chu Van An" w:hAnsi="Chu Van An" w:cs="Chu Van An"/>
          <w:noProof/>
          <w:sz w:val="24"/>
          <w:szCs w:val="24"/>
          <w:lang w:val="pt-BR"/>
        </w:rPr>
        <w:t xml:space="preserve"> là các số thực bất kì. Trong các mệnh đề sau, mệnh đề nào </w:t>
      </w:r>
      <w:r w:rsidRPr="00321E2D">
        <w:rPr>
          <w:rFonts w:ascii="Chu Van An" w:hAnsi="Chu Van An" w:cs="Chu Van An"/>
          <w:b/>
          <w:noProof/>
          <w:sz w:val="24"/>
          <w:szCs w:val="24"/>
          <w:lang w:val="pt-BR"/>
        </w:rPr>
        <w:t>sai</w:t>
      </w:r>
      <w:r w:rsidRPr="00321E2D">
        <w:rPr>
          <w:rFonts w:ascii="Chu Van An" w:hAnsi="Chu Van An" w:cs="Chu Van An"/>
          <w:noProof/>
          <w:sz w:val="24"/>
          <w:szCs w:val="24"/>
          <w:lang w:val="pt-BR"/>
        </w:rPr>
        <w:t>?</w:t>
      </w:r>
    </w:p>
    <w:p w14:paraId="3D18188E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725" w:dyaOrig="270" w14:anchorId="5A47886B">
          <v:shape id="_x0000_i1120" type="#_x0000_t75" style="width:86.25pt;height:12.55pt" o:ole="">
            <v:imagedata r:id="rId163" o:title=""/>
          </v:shape>
          <o:OLEObject Type="Embed" ProgID="Equation.DSMT4" ShapeID="_x0000_i1120" DrawAspect="Content" ObjectID="_1689706676" r:id="rId164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321E2D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800" w:dyaOrig="615" w14:anchorId="0549477E">
          <v:shape id="_x0000_i1121" type="#_x0000_t75" style="width:89.6pt;height:30.15pt" o:ole="">
            <v:imagedata r:id="rId165" o:title=""/>
          </v:shape>
          <o:OLEObject Type="Embed" ProgID="Equation.DSMT4" ShapeID="_x0000_i1121" DrawAspect="Content" ObjectID="_1689706677" r:id="rId166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60" w:dyaOrig="300" w14:anchorId="67485F59">
          <v:shape id="_x0000_i1122" type="#_x0000_t75" style="width:77.85pt;height:15.05pt" o:ole="">
            <v:imagedata r:id="rId167" o:title=""/>
          </v:shape>
          <o:OLEObject Type="Embed" ProgID="Equation.DSMT4" ShapeID="_x0000_i1122" DrawAspect="Content" ObjectID="_1689706678" r:id="rId168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  <w:r w:rsidRPr="00321E2D">
        <w:rPr>
          <w:rFonts w:ascii="Chu Van An" w:hAnsi="Chu Van An" w:cs="Chu Van An"/>
          <w:sz w:val="24"/>
          <w:szCs w:val="24"/>
          <w:lang w:val="pt-BR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75" w:dyaOrig="300" w14:anchorId="5E7ECA79">
          <v:shape id="_x0000_i1123" type="#_x0000_t75" style="width:78.7pt;height:15.05pt" o:ole="">
            <v:imagedata r:id="rId169" o:title=""/>
          </v:shape>
          <o:OLEObject Type="Embed" ProgID="Equation.DSMT4" ShapeID="_x0000_i1123" DrawAspect="Content" ObjectID="_1689706679" r:id="rId170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</w:p>
    <w:p w14:paraId="6072E051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>Lời giải</w:t>
      </w:r>
    </w:p>
    <w:p w14:paraId="3214705F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>Chọn D</w:t>
      </w:r>
    </w:p>
    <w:p w14:paraId="5527CA65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t>Các mệnh đề A, B, C đúng.</w:t>
      </w:r>
    </w:p>
    <w:p w14:paraId="728C7561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t xml:space="preserve">Mệnh đề D sai. Ta có phản ví dụ: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825" w:dyaOrig="270" w14:anchorId="412A6870">
          <v:shape id="_x0000_i1124" type="#_x0000_t75" style="width:41.85pt;height:12.55pt" o:ole="">
            <v:imagedata r:id="rId171" o:title=""/>
          </v:shape>
          <o:OLEObject Type="Embed" ProgID="Equation.DSMT4" ShapeID="_x0000_i1124" DrawAspect="Content" ObjectID="_1689706680" r:id="rId172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2280" w:dyaOrig="435" w14:anchorId="12F55A6C">
          <v:shape id="_x0000_i1125" type="#_x0000_t75" style="width:113.85pt;height:21.75pt" o:ole="">
            <v:imagedata r:id="rId173" o:title=""/>
          </v:shape>
          <o:OLEObject Type="Embed" ProgID="Equation.DSMT4" ShapeID="_x0000_i1125" DrawAspect="Content" ObjectID="_1689706681" r:id="rId174"/>
        </w:object>
      </w:r>
    </w:p>
    <w:p w14:paraId="118011A3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các số thực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225" w:dyaOrig="225" w14:anchorId="699A8A85">
          <v:shape id="_x0000_i1126" type="#_x0000_t75" style="width:10.9pt;height:10.9pt" o:ole="">
            <v:imagedata r:id="rId175" o:title=""/>
          </v:shape>
          <o:OLEObject Type="Embed" ProgID="Equation.DSMT4" ShapeID="_x0000_i1126" DrawAspect="Content" ObjectID="_1689706682" r:id="rId17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225" w:dyaOrig="270" w14:anchorId="68C0ED60">
          <v:shape id="_x0000_i1127" type="#_x0000_t75" style="width:10.9pt;height:12.55pt" o:ole="">
            <v:imagedata r:id="rId177" o:title=""/>
          </v:shape>
          <o:OLEObject Type="Embed" ProgID="Equation.DSMT4" ShapeID="_x0000_i1127" DrawAspect="Content" ObjectID="_1689706683" r:id="rId17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mãn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675" w:dyaOrig="270" w14:anchorId="4C5F6CA4">
          <v:shape id="_x0000_i1128" type="#_x0000_t75" style="width:34.35pt;height:12.55pt" o:ole="">
            <v:imagedata r:id="rId179" o:title=""/>
          </v:shape>
          <o:OLEObject Type="Embed" ProgID="Equation.DSMT4" ShapeID="_x0000_i1128" DrawAspect="Content" ObjectID="_1689706684" r:id="rId18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Tìm giá trị nhỏ nhất của biểu thức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2490" w:dyaOrig="660" w14:anchorId="03D7B795">
          <v:shape id="_x0000_i1129" type="#_x0000_t75" style="width:123.9pt;height:32.65pt" o:ole="">
            <v:imagedata r:id="rId181" o:title=""/>
          </v:shape>
          <o:OLEObject Type="Embed" ProgID="Equation.DSMT4" ShapeID="_x0000_i1129" DrawAspect="Content" ObjectID="_1689706685" r:id="rId18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9315661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70" w14:anchorId="05AA871B">
          <v:shape id="_x0000_i1130" type="#_x0000_t75" style="width:9.2pt;height:12.55pt" o:ole="">
            <v:imagedata r:id="rId183" o:title=""/>
          </v:shape>
          <o:OLEObject Type="Embed" ProgID="Equation.DSMT4" ShapeID="_x0000_i1130" DrawAspect="Content" ObjectID="_1689706686" r:id="rId18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285" w:dyaOrig="255" w14:anchorId="7A0DBE38">
          <v:shape id="_x0000_i1131" type="#_x0000_t75" style="width:14.25pt;height:12.55pt" o:ole="">
            <v:imagedata r:id="rId185" o:title=""/>
          </v:shape>
          <o:OLEObject Type="Embed" ProgID="Equation.DSMT4" ShapeID="_x0000_i1131" DrawAspect="Content" ObjectID="_1689706687" r:id="rId18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position w:val="-4"/>
          <w:sz w:val="24"/>
          <w:szCs w:val="24"/>
        </w:rPr>
        <w:object w:dxaOrig="135" w:dyaOrig="255" w14:anchorId="7C475902">
          <v:shape id="_x0000_i1132" type="#_x0000_t75" style="width:6.7pt;height:12.55pt" o:ole="">
            <v:imagedata r:id="rId187" o:title=""/>
          </v:shape>
          <o:OLEObject Type="Embed" ProgID="Equation.DSMT4" ShapeID="_x0000_i1132" DrawAspect="Content" ObjectID="_1689706688" r:id="rId18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285" w:dyaOrig="270" w14:anchorId="582EACDE">
          <v:shape id="_x0000_i1133" type="#_x0000_t75" style="width:14.25pt;height:12.55pt" o:ole="">
            <v:imagedata r:id="rId189" o:title=""/>
          </v:shape>
          <o:OLEObject Type="Embed" ProgID="Equation.DSMT4" ShapeID="_x0000_i1133" DrawAspect="Content" ObjectID="_1689706689" r:id="rId19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4CBC1F8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321E2D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47DD3550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321E2D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>D</w:t>
      </w:r>
    </w:p>
    <w:p w14:paraId="0C531F66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hAnsi="Chu Van An" w:cs="Chu Van An"/>
          <w:position w:val="-32"/>
          <w:sz w:val="24"/>
          <w:szCs w:val="24"/>
        </w:rPr>
        <w:object w:dxaOrig="8651" w:dyaOrig="780" w14:anchorId="11AAA654">
          <v:shape id="_x0000_i1134" type="#_x0000_t75" style="width:432.85pt;height:39.35pt" o:ole="">
            <v:imagedata r:id="rId191" o:title=""/>
          </v:shape>
          <o:OLEObject Type="Embed" ProgID="Equation.DSMT4" ShapeID="_x0000_i1134" DrawAspect="Content" ObjectID="_1689706690" r:id="rId19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Đẳng thức xảy ra khi và chỉ khi </w:t>
      </w:r>
      <w:r w:rsidRPr="00321E2D">
        <w:rPr>
          <w:rFonts w:ascii="Chu Van An" w:hAnsi="Chu Van An" w:cs="Chu Van An"/>
          <w:position w:val="-60"/>
          <w:sz w:val="24"/>
          <w:szCs w:val="24"/>
        </w:rPr>
        <w:object w:dxaOrig="1875" w:dyaOrig="1305" w14:anchorId="5ABBAAA6">
          <v:shape id="_x0000_i1135" type="#_x0000_t75" style="width:93.75pt;height:65.3pt" o:ole="">
            <v:imagedata r:id="rId193" o:title=""/>
          </v:shape>
          <o:OLEObject Type="Embed" ProgID="Equation.DSMT4" ShapeID="_x0000_i1135" DrawAspect="Content" ObjectID="_1689706691" r:id="rId19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BE83DA8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155" w:dyaOrig="270" w14:anchorId="6C8E7CBE">
          <v:shape id="_x0000_i1136" type="#_x0000_t75" style="width:57.75pt;height:12.55pt" o:ole="">
            <v:imagedata r:id="rId195" o:title=""/>
          </v:shape>
          <o:OLEObject Type="Embed" ProgID="Equation.DSMT4" ShapeID="_x0000_i1136" DrawAspect="Content" ObjectID="_1689706692" r:id="rId19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915" w:dyaOrig="270" w14:anchorId="31546814">
          <v:shape id="_x0000_i1137" type="#_x0000_t75" style="width:45.2pt;height:12.55pt" o:ole="">
            <v:imagedata r:id="rId197" o:title=""/>
          </v:shape>
          <o:OLEObject Type="Embed" ProgID="Equation.DSMT4" ShapeID="_x0000_i1137" DrawAspect="Content" ObjectID="_1689706693" r:id="rId19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7923950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321E2D">
        <w:rPr>
          <w:rFonts w:ascii="Chu Van An" w:hAnsi="Chu Van An" w:cs="Chu Van An"/>
          <w:sz w:val="24"/>
          <w:szCs w:val="24"/>
          <w:lang w:val="fr-FR"/>
        </w:rPr>
        <w:t>Khẳng định nào sau đây là đúng?</w:t>
      </w:r>
    </w:p>
    <w:p w14:paraId="4FAD7F76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2040" w:dyaOrig="270" w14:anchorId="0E29A634">
          <v:shape id="_x0000_i1138" type="#_x0000_t75" style="width:102.15pt;height:12.55pt" o:ole="">
            <v:imagedata r:id="rId199" o:title=""/>
          </v:shape>
          <o:OLEObject Type="Embed" ProgID="Equation.DSMT4" ShapeID="_x0000_i1138" DrawAspect="Content" ObjectID="_1689706694" r:id="rId20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sz w:val="24"/>
          <w:szCs w:val="24"/>
          <w:lang w:val="fr-FR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575" w:dyaOrig="315" w14:anchorId="6ED9D1AF">
          <v:shape id="_x0000_i1139" type="#_x0000_t75" style="width:78.7pt;height:15.9pt" o:ole="">
            <v:imagedata r:id="rId201" o:title=""/>
          </v:shape>
          <o:OLEObject Type="Embed" ProgID="Equation.DSMT4" ShapeID="_x0000_i1139" DrawAspect="Content" ObjectID="_1689706695" r:id="rId20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DFFC40F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620" w:dyaOrig="270" w14:anchorId="354E1AA4">
          <v:shape id="_x0000_i1140" type="#_x0000_t75" style="width:81.2pt;height:12.55pt" o:ole="">
            <v:imagedata r:id="rId203" o:title=""/>
          </v:shape>
          <o:OLEObject Type="Embed" ProgID="Equation.DSMT4" ShapeID="_x0000_i1140" DrawAspect="Content" ObjectID="_1689706696" r:id="rId20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sz w:val="24"/>
          <w:szCs w:val="24"/>
          <w:lang w:val="fr-FR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1470" w:dyaOrig="630" w14:anchorId="1060C6FE">
          <v:shape id="_x0000_i1141" type="#_x0000_t75" style="width:73.65pt;height:31.8pt" o:ole="">
            <v:imagedata r:id="rId205" o:title=""/>
          </v:shape>
          <o:OLEObject Type="Embed" ProgID="Equation.DSMT4" ShapeID="_x0000_i1141" DrawAspect="Content" ObjectID="_1689706697" r:id="rId20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68114665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79C66D73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4C61D009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>Theo tính chất của bất đẳng thức .</w:t>
      </w:r>
    </w:p>
    <w:p w14:paraId="5F76BB77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>Giải thích thêm :</w:t>
      </w:r>
    </w:p>
    <w:p w14:paraId="6902A808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- Khẳng định B sai. Ví dụ: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230" w:dyaOrig="315" w14:anchorId="6BBEC7B3">
          <v:shape id="_x0000_i1142" type="#_x0000_t75" style="width:61.95pt;height:15.9pt" o:ole="">
            <v:imagedata r:id="rId207" o:title=""/>
          </v:shape>
          <o:OLEObject Type="Embed" ProgID="Equation.DSMT4" ShapeID="_x0000_i1142" DrawAspect="Content" ObjectID="_1689706698" r:id="rId20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321E2D">
        <w:rPr>
          <w:rFonts w:ascii="Chu Van An" w:hAnsi="Chu Van An" w:cs="Chu Van An"/>
          <w:position w:val="-4"/>
          <w:sz w:val="24"/>
          <w:szCs w:val="24"/>
        </w:rPr>
        <w:object w:dxaOrig="645" w:dyaOrig="270" w14:anchorId="11001E88">
          <v:shape id="_x0000_i1143" type="#_x0000_t75" style="width:31.8pt;height:12.55pt" o:ole="">
            <v:imagedata r:id="rId209" o:title=""/>
          </v:shape>
          <o:OLEObject Type="Embed" ProgID="Equation.DSMT4" ShapeID="_x0000_i1143" DrawAspect="Content" ObjectID="_1689706699" r:id="rId21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990" w:dyaOrig="450" w14:anchorId="4CA00EAA">
          <v:shape id="_x0000_i1144" type="#_x0000_t75" style="width:49.4pt;height:22.6pt" o:ole="">
            <v:imagedata r:id="rId211" o:title=""/>
          </v:shape>
          <o:OLEObject Type="Embed" ProgID="Equation.DSMT4" ShapeID="_x0000_i1144" DrawAspect="Content" ObjectID="_1689706700" r:id="rId21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5F53903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- Khẳng định C sai. Ví dụ: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815" w:dyaOrig="315" w14:anchorId="335F5FA2">
          <v:shape id="_x0000_i1145" type="#_x0000_t75" style="width:90.4pt;height:15.9pt" o:ole="">
            <v:imagedata r:id="rId213" o:title=""/>
          </v:shape>
          <o:OLEObject Type="Embed" ProgID="Equation.DSMT4" ShapeID="_x0000_i1145" DrawAspect="Content" ObjectID="_1689706701" r:id="rId21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40" w:dyaOrig="270" w14:anchorId="6CE49574">
          <v:shape id="_x0000_i1146" type="#_x0000_t75" style="width:26.8pt;height:12.55pt" o:ole="">
            <v:imagedata r:id="rId215" o:title=""/>
          </v:shape>
          <o:OLEObject Type="Embed" ProgID="Equation.DSMT4" ShapeID="_x0000_i1146" DrawAspect="Content" ObjectID="_1689706702" r:id="rId21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30" w:dyaOrig="405" w14:anchorId="1846678C">
          <v:shape id="_x0000_i1147" type="#_x0000_t75" style="width:77pt;height:20.1pt" o:ole="">
            <v:imagedata r:id="rId217" o:title=""/>
          </v:shape>
          <o:OLEObject Type="Embed" ProgID="Equation.DSMT4" ShapeID="_x0000_i1147" DrawAspect="Content" ObjectID="_1689706703" r:id="rId21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98F677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- Khẳng định D sai. Ví dụ: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785" w:dyaOrig="315" w14:anchorId="5FFF289E">
          <v:shape id="_x0000_i1148" type="#_x0000_t75" style="width:88.75pt;height:15.9pt" o:ole="">
            <v:imagedata r:id="rId219" o:title=""/>
          </v:shape>
          <o:OLEObject Type="Embed" ProgID="Equation.DSMT4" ShapeID="_x0000_i1148" DrawAspect="Content" ObjectID="_1689706704" r:id="rId22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40" w:dyaOrig="270" w14:anchorId="5AC62F88">
          <v:shape id="_x0000_i1149" type="#_x0000_t75" style="width:26.8pt;height:12.55pt" o:ole="">
            <v:imagedata r:id="rId221" o:title=""/>
          </v:shape>
          <o:OLEObject Type="Embed" ProgID="Equation.DSMT4" ShapeID="_x0000_i1149" DrawAspect="Content" ObjectID="_1689706705" r:id="rId22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nhưng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870" w:dyaOrig="630" w14:anchorId="001A5119">
          <v:shape id="_x0000_i1150" type="#_x0000_t75" style="width:44.35pt;height:31.8pt" o:ole="">
            <v:imagedata r:id="rId223" o:title=""/>
          </v:shape>
          <o:OLEObject Type="Embed" ProgID="Equation.DSMT4" ShapeID="_x0000_i1150" DrawAspect="Content" ObjectID="_1689706706" r:id="rId22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389AB84F" w14:textId="6D493A00" w:rsidR="00253050" w:rsidRDefault="00652C50" w:rsidP="00321E2D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73"/>
        <w:gridCol w:w="4995"/>
      </w:tblGrid>
      <w:tr w:rsidR="001E2F3D" w:rsidRPr="00896070" w14:paraId="7F13B671" w14:textId="77777777" w:rsidTr="001E2F3D">
        <w:tc>
          <w:tcPr>
            <w:tcW w:w="5773" w:type="dxa"/>
            <w:shd w:val="clear" w:color="auto" w:fill="auto"/>
          </w:tcPr>
          <w:p w14:paraId="4E5A9447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" w:name="c1q"/>
            <w:bookmarkEnd w:id="1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1.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Số nào dưới đây là nghiệm của bất phương trình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72" w:dyaOrig="276" w14:anchorId="01940144">
                <v:shape id="_x0000_i2251" type="#_x0000_t75" style="width:48.55pt;height:13.4pt" o:ole="">
                  <v:imagedata r:id="rId225" o:title=""/>
                </v:shape>
                <o:OLEObject Type="Embed" ProgID="Equation.DSMT4" ShapeID="_x0000_i2251" DrawAspect="Content" ObjectID="_1689706707" r:id="rId226"/>
              </w:object>
            </w:r>
          </w:p>
          <w:p w14:paraId="03F753C5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" w:name="c1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76" w:dyaOrig="276" w14:anchorId="26013139">
                <v:shape id="_x0000_i2252" type="#_x0000_t75" style="width:28.45pt;height:13.4pt" o:ole="">
                  <v:imagedata r:id="rId227" o:title=""/>
                </v:shape>
                <o:OLEObject Type="Embed" ProgID="Equation.DSMT4" ShapeID="_x0000_i2252" DrawAspect="Content" ObjectID="_1689706708" r:id="rId228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3" w:name="c1b"/>
            <w:bookmarkEnd w:id="2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76" w:dyaOrig="276" w14:anchorId="16CA0EEF">
                <v:shape id="_x0000_i2253" type="#_x0000_t75" style="width:28.45pt;height:13.4pt" o:ole="">
                  <v:imagedata r:id="rId229" o:title=""/>
                </v:shape>
                <o:OLEObject Type="Embed" ProgID="Equation.DSMT4" ShapeID="_x0000_i2253" DrawAspect="Content" ObjectID="_1689706709" r:id="rId230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4" w:name="c1c"/>
            <w:bookmarkEnd w:id="3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76" w:dyaOrig="276" w14:anchorId="60ABA0C8">
                <v:shape id="_x0000_i2254" type="#_x0000_t75" style="width:28.45pt;height:13.4pt" o:ole="">
                  <v:imagedata r:id="rId231" o:title=""/>
                </v:shape>
                <o:OLEObject Type="Embed" ProgID="Equation.DSMT4" ShapeID="_x0000_i2254" DrawAspect="Content" ObjectID="_1689706710" r:id="rId232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5" w:name="c1d"/>
            <w:bookmarkEnd w:id="4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8" w:dyaOrig="276" w14:anchorId="3343F275">
                <v:shape id="_x0000_i2255" type="#_x0000_t75" style="width:26.8pt;height:13.4pt" o:ole="">
                  <v:imagedata r:id="rId233" o:title=""/>
                </v:shape>
                <o:OLEObject Type="Embed" ProgID="Equation.DSMT4" ShapeID="_x0000_i2255" DrawAspect="Content" ObjectID="_1689706711" r:id="rId234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5"/>
          <w:p w14:paraId="4255563A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5ED9C89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63F1E4D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51E4A94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4C3DEF5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1E2F3D" w:rsidRPr="00896070" w14:paraId="21B6206C" w14:textId="77777777" w:rsidTr="001E2F3D">
        <w:tc>
          <w:tcPr>
            <w:tcW w:w="5773" w:type="dxa"/>
            <w:shd w:val="clear" w:color="auto" w:fill="auto"/>
          </w:tcPr>
          <w:p w14:paraId="324B0516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" w:name="c2q"/>
            <w:bookmarkEnd w:id="6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2.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hai số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25" w14:anchorId="50B953E9">
                <v:shape id="_x0000_i2256" type="#_x0000_t75" style="width:9.2pt;height:11.7pt" o:ole="">
                  <v:imagedata r:id="rId235" o:title=""/>
                </v:shape>
                <o:OLEObject Type="Embed" ProgID="Equation.DSMT4" ShapeID="_x0000_i2256" DrawAspect="Content" ObjectID="_1689706712" r:id="rId23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70" w14:anchorId="70D4F093">
                <v:shape id="_x0000_i2257" type="#_x0000_t75" style="width:9.2pt;height:13.4pt" o:ole="">
                  <v:imagedata r:id="rId237" o:title=""/>
                </v:shape>
                <o:OLEObject Type="Embed" ProgID="Equation.DSMT4" ShapeID="_x0000_i2257" DrawAspect="Content" ObjectID="_1689706713" r:id="rId23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896070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815" w:dyaOrig="735" w14:anchorId="341E3CED">
                <v:shape id="_x0000_i2258" type="#_x0000_t75" style="width:91.25pt;height:36.85pt" o:ole="">
                  <v:imagedata r:id="rId239" o:title=""/>
                </v:shape>
                <o:OLEObject Type="Embed" ProgID="Equation.DSMT4" ShapeID="_x0000_i2258" DrawAspect="Content" ObjectID="_1689706714" r:id="rId24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Chọn mệnh đề 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đúng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trong các mệnh đề sau:</w:t>
            </w:r>
          </w:p>
          <w:p w14:paraId="030EF689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7" w:name="c2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5" w:dyaOrig="285" w14:anchorId="07141DF4">
                <v:shape id="_x0000_i2259" type="#_x0000_t75" style="width:26.8pt;height:14.25pt" o:ole="">
                  <v:imagedata r:id="rId241" o:title=""/>
                </v:shape>
                <o:OLEObject Type="Embed" ProgID="Equation.DSMT4" ShapeID="_x0000_i2259" DrawAspect="Content" ObjectID="_1689706715" r:id="rId24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" w:name="c2b"/>
            <w:bookmarkEnd w:id="7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5" w:dyaOrig="285" w14:anchorId="29CDC28E">
                <v:shape id="_x0000_i2260" type="#_x0000_t75" style="width:26.8pt;height:14.25pt" o:ole="">
                  <v:imagedata r:id="rId243" o:title=""/>
                </v:shape>
                <o:OLEObject Type="Embed" ProgID="Equation.DSMT4" ShapeID="_x0000_i2260" DrawAspect="Content" ObjectID="_1689706716" r:id="rId24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" w:name="c2c"/>
            <w:bookmarkEnd w:id="8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5" w:dyaOrig="285" w14:anchorId="55AD7BCE">
                <v:shape id="_x0000_i2261" type="#_x0000_t75" style="width:26.8pt;height:14.25pt" o:ole="">
                  <v:imagedata r:id="rId245" o:title=""/>
                </v:shape>
                <o:OLEObject Type="Embed" ProgID="Equation.DSMT4" ShapeID="_x0000_i2261" DrawAspect="Content" ObjectID="_1689706717" r:id="rId246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0" w:name="c2d"/>
            <w:bookmarkEnd w:id="9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5" w:dyaOrig="285" w14:anchorId="7B736CD7">
                <v:shape id="_x0000_i2262" type="#_x0000_t75" style="width:26.8pt;height:14.25pt" o:ole="">
                  <v:imagedata r:id="rId247" o:title=""/>
                </v:shape>
                <o:OLEObject Type="Embed" ProgID="Equation.DSMT4" ShapeID="_x0000_i2262" DrawAspect="Content" ObjectID="_1689706718" r:id="rId248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10"/>
          <w:p w14:paraId="70149B91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61A0F38D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76AC4BF3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4AEAA06A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618D52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1E2F3D" w:rsidRPr="00896070" w14:paraId="5697A59F" w14:textId="77777777" w:rsidTr="001E2F3D">
        <w:tc>
          <w:tcPr>
            <w:tcW w:w="5773" w:type="dxa"/>
            <w:shd w:val="clear" w:color="auto" w:fill="auto"/>
          </w:tcPr>
          <w:p w14:paraId="63068E3F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" w:name="c3q"/>
            <w:bookmarkEnd w:id="11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3.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03" w:dyaOrig="326" w14:anchorId="16238099">
                <v:shape id="_x0000_i2263" type="#_x0000_t75" style="width:20.1pt;height:15.9pt" o:ole="">
                  <v:imagedata r:id="rId249" o:title=""/>
                </v:shape>
                <o:OLEObject Type="Embed" ProgID="Equation.DSMT4" ShapeID="_x0000_i2263" DrawAspect="Content" ObjectID="_1689706719" r:id="rId25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là các số thực bất kì. Trong các mệnh đề sau, mệnh đề nào 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D8BFDE0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2" w:name="c3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51" w:dyaOrig="326" w14:anchorId="6B09373C">
                <v:shape id="_x0000_i2264" type="#_x0000_t75" style="width:77.85pt;height:15.9pt" o:ole="">
                  <v:imagedata r:id="rId251" o:title=""/>
                </v:shape>
                <o:OLEObject Type="Embed" ProgID="Equation.DSMT4" ShapeID="_x0000_i2264" DrawAspect="Content" ObjectID="_1689706720" r:id="rId25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" w:name="c3b"/>
            <w:bookmarkEnd w:id="12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77" w:dyaOrig="326" w14:anchorId="5B98E7D7">
                <v:shape id="_x0000_i2265" type="#_x0000_t75" style="width:78.7pt;height:15.9pt" o:ole="">
                  <v:imagedata r:id="rId253" o:title=""/>
                </v:shape>
                <o:OLEObject Type="Embed" ProgID="Equation.DSMT4" ShapeID="_x0000_i2265" DrawAspect="Content" ObjectID="_1689706721" r:id="rId25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973EEF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4" w:name="c3c"/>
            <w:bookmarkEnd w:id="13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40" w:dyaOrig="274" w14:anchorId="14030471">
                <v:shape id="_x0000_i2266" type="#_x0000_t75" style="width:87.05pt;height:13.4pt" o:ole="">
                  <v:imagedata r:id="rId255" o:title=""/>
                </v:shape>
                <o:OLEObject Type="Embed" ProgID="Equation.DSMT4" ShapeID="_x0000_i2266" DrawAspect="Content" ObjectID="_1689706722" r:id="rId25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" w:name="c3d"/>
            <w:bookmarkEnd w:id="14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843" w:dyaOrig="626" w14:anchorId="52CE14A7">
                <v:shape id="_x0000_i2267" type="#_x0000_t75" style="width:92.1pt;height:31pt" o:ole="">
                  <v:imagedata r:id="rId257" o:title=""/>
                </v:shape>
                <o:OLEObject Type="Embed" ProgID="Equation.DSMT4" ShapeID="_x0000_i2267" DrawAspect="Content" ObjectID="_1689706723" r:id="rId25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"/>
          <w:p w14:paraId="1B563862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55BDCE1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6D98DF16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1CB343CF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43D1692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1E2F3D" w:rsidRPr="00896070" w14:paraId="0DABB900" w14:textId="77777777" w:rsidTr="001E2F3D">
        <w:tc>
          <w:tcPr>
            <w:tcW w:w="5773" w:type="dxa"/>
            <w:shd w:val="clear" w:color="auto" w:fill="auto"/>
          </w:tcPr>
          <w:p w14:paraId="12B9A2A6" w14:textId="77777777" w:rsidR="001E2F3D" w:rsidRPr="00896070" w:rsidRDefault="001E2F3D" w:rsidP="00DF04C8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" w:name="c4q"/>
            <w:bookmarkEnd w:id="16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4.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Tìm mệnh đề 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trong các mệnh đề sau?</w:t>
            </w:r>
          </w:p>
          <w:p w14:paraId="76A184A1" w14:textId="77777777" w:rsidR="001E2F3D" w:rsidRPr="00896070" w:rsidRDefault="001E2F3D" w:rsidP="00DF04C8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7" w:name="c4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666" w:dyaOrig="403" w14:anchorId="46FB2DF3">
                <v:shape id="_x0000_i2268" type="#_x0000_t75" style="width:133.1pt;height:20.1pt" o:ole="">
                  <v:imagedata r:id="rId259" o:title=""/>
                </v:shape>
                <o:OLEObject Type="Embed" ProgID="Equation.DSMT4" ShapeID="_x0000_i2268" DrawAspect="Content" ObjectID="_1689706724" r:id="rId26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D6A1BE3" w14:textId="77777777" w:rsidR="001E2F3D" w:rsidRPr="00896070" w:rsidRDefault="001E2F3D" w:rsidP="00DF04C8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8" w:name="c4b"/>
            <w:bookmarkEnd w:id="17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743" w:dyaOrig="403" w14:anchorId="2D1E909B">
                <v:shape id="_x0000_i2269" type="#_x0000_t75" style="width:137.3pt;height:20.1pt" o:ole="">
                  <v:imagedata r:id="rId261" o:title=""/>
                </v:shape>
                <o:OLEObject Type="Embed" ProgID="Equation.DSMT4" ShapeID="_x0000_i2269" DrawAspect="Content" ObjectID="_1689706725" r:id="rId26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BC8FA2" w14:textId="77777777" w:rsidR="001E2F3D" w:rsidRPr="00896070" w:rsidRDefault="001E2F3D" w:rsidP="00DF04C8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9" w:name="c4c"/>
            <w:bookmarkEnd w:id="18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580" w:dyaOrig="403" w14:anchorId="089E4F2C">
                <v:shape id="_x0000_i2270" type="#_x0000_t75" style="width:128.95pt;height:20.1pt" o:ole="">
                  <v:imagedata r:id="rId263" o:title=""/>
                </v:shape>
                <o:OLEObject Type="Embed" ProgID="Equation.DSMT4" ShapeID="_x0000_i2270" DrawAspect="Content" ObjectID="_1689706726" r:id="rId26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DF0E39" w14:textId="77777777" w:rsidR="001E2F3D" w:rsidRPr="00896070" w:rsidRDefault="001E2F3D" w:rsidP="00DF04C8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20" w:name="c4d"/>
            <w:bookmarkEnd w:id="19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614" w:dyaOrig="411" w14:anchorId="3C4FFBB0">
                <v:shape id="_x0000_i2271" type="#_x0000_t75" style="width:130.6pt;height:20.1pt" o:ole="">
                  <v:imagedata r:id="rId265" o:title=""/>
                </v:shape>
                <o:OLEObject Type="Embed" ProgID="Equation.DSMT4" ShapeID="_x0000_i2271" DrawAspect="Content" ObjectID="_1689706727" r:id="rId26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0"/>
          <w:p w14:paraId="1E31686A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687F7DD3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7E0B074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08222F4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27C17DA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1E2F3D" w:rsidRPr="00896070" w14:paraId="4AA29567" w14:textId="77777777" w:rsidTr="001E2F3D">
        <w:tc>
          <w:tcPr>
            <w:tcW w:w="5773" w:type="dxa"/>
            <w:shd w:val="clear" w:color="auto" w:fill="auto"/>
          </w:tcPr>
          <w:p w14:paraId="0FE4EE53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" w:name="c5q"/>
            <w:bookmarkEnd w:id="21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5.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Giả sử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75" w:dyaOrig="285" w14:anchorId="63776B52">
                <v:shape id="_x0000_i2272" type="#_x0000_t75" style="width:63.65pt;height:14.25pt" o:ole="">
                  <v:imagedata r:id="rId267" o:title=""/>
                </v:shape>
                <o:OLEObject Type="Embed" ProgID="Equation.DSMT4" ShapeID="_x0000_i2272" DrawAspect="Content" ObjectID="_1689706728" r:id="rId26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, xét các bất đẳng thức sau:</w:t>
            </w:r>
          </w:p>
          <w:p w14:paraId="5C9797E7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I.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290" w:dyaOrig="615" w14:anchorId="775D2791">
                <v:shape id="_x0000_i2273" type="#_x0000_t75" style="width:64.45pt;height:30.15pt" o:ole="">
                  <v:imagedata r:id="rId269" o:title=""/>
                </v:shape>
                <o:OLEObject Type="Embed" ProgID="Equation.DSMT4" ShapeID="_x0000_i2273" DrawAspect="Content" ObjectID="_1689706729" r:id="rId27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II.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95" w:dyaOrig="285" w14:anchorId="4BC3CC67">
                <v:shape id="_x0000_i2274" type="#_x0000_t75" style="width:40.2pt;height:14.25pt" o:ole="">
                  <v:imagedata r:id="rId271" o:title=""/>
                </v:shape>
                <o:OLEObject Type="Embed" ProgID="Equation.DSMT4" ShapeID="_x0000_i2274" DrawAspect="Content" ObjectID="_1689706730" r:id="rId27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III.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15" w14:anchorId="31856675">
                <v:shape id="_x0000_i2275" type="#_x0000_t75" style="width:31.8pt;height:30.15pt" o:ole="">
                  <v:imagedata r:id="rId273" o:title=""/>
                </v:shape>
                <o:OLEObject Type="Embed" ProgID="Equation.DSMT4" ShapeID="_x0000_i2275" DrawAspect="Content" ObjectID="_1689706731" r:id="rId274"/>
              </w:object>
            </w:r>
          </w:p>
          <w:p w14:paraId="3EAB6A23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Phát biểu nào là đúng?</w:t>
            </w:r>
          </w:p>
          <w:p w14:paraId="511385CC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2" w:name="c5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Chỉ</w:t>
            </w:r>
            <w:r w:rsidRPr="00896070">
              <w:rPr>
                <w:rFonts w:ascii="Chu Van 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95" w:dyaOrig="240" w14:anchorId="65B86494">
                <v:shape id="_x0000_i2276" type="#_x0000_t75" style="width:9.2pt;height:12.55pt" o:ole="">
                  <v:imagedata r:id="rId275" o:title=""/>
                </v:shape>
                <o:OLEObject Type="Embed" ProgID="Equation.DSMT4" ShapeID="_x0000_i2276" DrawAspect="Content" ObjectID="_1689706732" r:id="rId276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23" w:name="c5b"/>
            <w:bookmarkEnd w:id="22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15" w:dyaOrig="315" w14:anchorId="6DF765F1">
                <v:shape id="_x0000_i2277" type="#_x0000_t75" style="width:30.15pt;height:15.9pt" o:ole="">
                  <v:imagedata r:id="rId277" o:title=""/>
                </v:shape>
                <o:OLEObject Type="Embed" ProgID="Equation.DSMT4" ShapeID="_x0000_i2277" DrawAspect="Content" ObjectID="_1689706733" r:id="rId278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24" w:name="c5c"/>
            <w:bookmarkEnd w:id="23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Chỉ</w:t>
            </w:r>
            <w:r w:rsidRPr="00896070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40" w14:anchorId="470EC922">
                <v:shape id="_x0000_i2278" type="#_x0000_t75" style="width:12.55pt;height:12.55pt" o:ole="">
                  <v:imagedata r:id="rId279" o:title=""/>
                </v:shape>
                <o:OLEObject Type="Embed" ProgID="Equation.DSMT4" ShapeID="_x0000_i2278" DrawAspect="Content" ObjectID="_1689706734" r:id="rId280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25" w:name="c5d"/>
            <w:bookmarkEnd w:id="24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80" w:dyaOrig="315" w14:anchorId="1D46FD7D">
                <v:shape id="_x0000_i2279" type="#_x0000_t75" style="width:23.45pt;height:15.9pt" o:ole="">
                  <v:imagedata r:id="rId281" o:title=""/>
                </v:shape>
                <o:OLEObject Type="Embed" ProgID="Equation.DSMT4" ShapeID="_x0000_i2279" DrawAspect="Content" ObjectID="_1689706735" r:id="rId282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25"/>
          <w:p w14:paraId="7500CF14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3B1528A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35C5683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713B956A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15DFED62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1E2F3D" w:rsidRPr="00896070" w14:paraId="59FD4904" w14:textId="77777777" w:rsidTr="001E2F3D">
        <w:tc>
          <w:tcPr>
            <w:tcW w:w="5773" w:type="dxa"/>
            <w:shd w:val="clear" w:color="auto" w:fill="auto"/>
          </w:tcPr>
          <w:p w14:paraId="5A4A7139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" w:name="c6q"/>
            <w:bookmarkEnd w:id="26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6.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95" w:dyaOrig="285" w14:anchorId="4777599C">
                <v:shape id="_x0000_i2280" type="#_x0000_t75" style="width:24.3pt;height:14.25pt" o:ole="">
                  <v:imagedata r:id="rId283" o:title=""/>
                </v:shape>
                <o:OLEObject Type="Embed" ProgID="Equation.DSMT4" ShapeID="_x0000_i2280" DrawAspect="Content" ObjectID="_1689706736" r:id="rId28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95" w:dyaOrig="300" w14:anchorId="48B58E29">
                <v:shape id="_x0000_i2281" type="#_x0000_t75" style="width:24.3pt;height:15.05pt" o:ole="">
                  <v:imagedata r:id="rId285" o:title=""/>
                </v:shape>
                <o:OLEObject Type="Embed" ProgID="Equation.DSMT4" ShapeID="_x0000_i2281" DrawAspect="Content" ObjectID="_1689706737" r:id="rId28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Trong các bất đẳng thức dưới đây, bất đẳng thức nào 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4E68B9E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7" w:name="c6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color w:val="000000"/>
                <w:position w:val="-8"/>
                <w:sz w:val="24"/>
                <w:szCs w:val="24"/>
              </w:rPr>
              <w:object w:dxaOrig="1155" w:dyaOrig="375" w14:anchorId="781BA896">
                <v:shape id="_x0000_i2282" type="#_x0000_t75" style="width:57.75pt;height:19.25pt" o:ole="">
                  <v:imagedata r:id="rId287" o:title=""/>
                </v:shape>
                <o:OLEObject Type="Embed" ProgID="Equation.DSMT4" ShapeID="_x0000_i2282" DrawAspect="Content" ObjectID="_1689706738" r:id="rId288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8" w:name="c6b"/>
            <w:bookmarkEnd w:id="27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10" w:dyaOrig="375" w14:anchorId="581F7FB2">
                <v:shape id="_x0000_i2283" type="#_x0000_t75" style="width:70.35pt;height:19.25pt" o:ole="">
                  <v:imagedata r:id="rId289" o:title=""/>
                </v:shape>
                <o:OLEObject Type="Embed" ProgID="Equation.DSMT4" ShapeID="_x0000_i2283" DrawAspect="Content" ObjectID="_1689706739" r:id="rId290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B872C87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9" w:name="c6c"/>
            <w:bookmarkEnd w:id="28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1170" w:dyaOrig="390" w14:anchorId="4B72BD95">
                <v:shape id="_x0000_i2284" type="#_x0000_t75" style="width:58.6pt;height:20.1pt" o:ole="">
                  <v:imagedata r:id="rId291" o:title=""/>
                </v:shape>
                <o:OLEObject Type="Embed" ProgID="Equation.DSMT4" ShapeID="_x0000_i2284" DrawAspect="Content" ObjectID="_1689706740" r:id="rId292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0" w:name="c6d"/>
            <w:bookmarkEnd w:id="29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color w:val="000000"/>
                <w:position w:val="-12"/>
                <w:sz w:val="24"/>
                <w:szCs w:val="24"/>
              </w:rPr>
              <w:object w:dxaOrig="1410" w:dyaOrig="390" w14:anchorId="0BDFE8E1">
                <v:shape id="_x0000_i2285" type="#_x0000_t75" style="width:70.35pt;height:20.1pt" o:ole="">
                  <v:imagedata r:id="rId293" o:title=""/>
                </v:shape>
                <o:OLEObject Type="Embed" ProgID="Equation.DSMT4" ShapeID="_x0000_i2285" DrawAspect="Content" ObjectID="_1689706741" r:id="rId294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30"/>
          <w:p w14:paraId="1BC401E6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498999A3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3ED7EE3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7CD9777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3DC8C36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1E2F3D" w:rsidRPr="00896070" w14:paraId="6346C786" w14:textId="77777777" w:rsidTr="001E2F3D">
        <w:tc>
          <w:tcPr>
            <w:tcW w:w="5773" w:type="dxa"/>
            <w:shd w:val="clear" w:color="auto" w:fill="auto"/>
          </w:tcPr>
          <w:p w14:paraId="64E70F4B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1" w:name="c7q"/>
            <w:bookmarkEnd w:id="31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7.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15" w:dyaOrig="255" w14:anchorId="27F5BADC">
                <v:shape id="_x0000_i2286" type="#_x0000_t75" style="width:30.15pt;height:12.55pt" o:ole="">
                  <v:imagedata r:id="rId295" o:title=""/>
                </v:shape>
                <o:OLEObject Type="Embed" ProgID="Equation.DSMT4" ShapeID="_x0000_i2286" DrawAspect="Content" ObjectID="_1689706742" r:id="rId29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 các số thực bất kỳ. Chọn bất đẳng thức đúng trong các bất đẳng thức sau:</w:t>
            </w:r>
          </w:p>
          <w:p w14:paraId="0F429F38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2" w:name="c7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60" w:dyaOrig="390" w14:anchorId="190E4977">
                <v:shape id="_x0000_i2287" type="#_x0000_t75" style="width:123.05pt;height:20.1pt" o:ole="">
                  <v:imagedata r:id="rId297" o:title=""/>
                </v:shape>
                <o:OLEObject Type="Embed" ProgID="Equation.DSMT4" ShapeID="_x0000_i2287" DrawAspect="Content" ObjectID="_1689706743" r:id="rId29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" w:name="c7b"/>
            <w:bookmarkEnd w:id="32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670" w:dyaOrig="375" w14:anchorId="54250EE7">
                <v:shape id="_x0000_i2288" type="#_x0000_t75" style="width:133.95pt;height:19.25pt" o:ole="">
                  <v:imagedata r:id="rId299" o:title=""/>
                </v:shape>
                <o:OLEObject Type="Embed" ProgID="Equation.DSMT4" ShapeID="_x0000_i2288" DrawAspect="Content" ObjectID="_1689706744" r:id="rId30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9E2DB33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4" w:name="c7c"/>
            <w:bookmarkEnd w:id="33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C.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025" w:dyaOrig="645" w14:anchorId="2CB9A85C">
                <v:shape id="_x0000_i2289" type="#_x0000_t75" style="width:101.3pt;height:31.8pt" o:ole="">
                  <v:imagedata r:id="rId301" o:title=""/>
                </v:shape>
                <o:OLEObject Type="Embed" ProgID="Equation.DSMT4" ShapeID="_x0000_i2289" DrawAspect="Content" ObjectID="_1689706745" r:id="rId30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5" w:name="c7d"/>
            <w:bookmarkEnd w:id="34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55" w:dyaOrig="360" w14:anchorId="697C8F3C">
                <v:shape id="_x0000_i2290" type="#_x0000_t75" style="width:72.85pt;height:18.4pt" o:ole="">
                  <v:imagedata r:id="rId303" o:title=""/>
                </v:shape>
                <o:OLEObject Type="Embed" ProgID="Equation.DSMT4" ShapeID="_x0000_i2290" DrawAspect="Content" ObjectID="_1689706746" r:id="rId30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5"/>
          <w:p w14:paraId="5EFFDB50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188D7736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lastRenderedPageBreak/>
              <w:t>Lời giải :......................................................................</w:t>
            </w:r>
          </w:p>
          <w:p w14:paraId="062322B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0CF7A6F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13CE0FF4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lastRenderedPageBreak/>
              <w:t>......................................................................................</w:t>
            </w:r>
          </w:p>
        </w:tc>
      </w:tr>
      <w:tr w:rsidR="001E2F3D" w:rsidRPr="00896070" w14:paraId="2AEBD404" w14:textId="77777777" w:rsidTr="001E2F3D">
        <w:tc>
          <w:tcPr>
            <w:tcW w:w="5773" w:type="dxa"/>
            <w:shd w:val="clear" w:color="auto" w:fill="auto"/>
          </w:tcPr>
          <w:p w14:paraId="2D614F40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36" w:name="c8q"/>
            <w:bookmarkEnd w:id="36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8.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hai số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6" w:dyaOrig="229" w14:anchorId="6A8FEB61">
                <v:shape id="_x0000_i2291" type="#_x0000_t75" style="width:9.2pt;height:11.7pt" o:ole="">
                  <v:imagedata r:id="rId235" o:title=""/>
                </v:shape>
                <o:OLEObject Type="Embed" ProgID="Equation.DSMT4" ShapeID="_x0000_i2291" DrawAspect="Content" ObjectID="_1689706747" r:id="rId30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6" w:dyaOrig="273" w14:anchorId="2E45C85F">
                <v:shape id="_x0000_i2292" type="#_x0000_t75" style="width:9.2pt;height:13.4pt" o:ole="">
                  <v:imagedata r:id="rId237" o:title=""/>
                </v:shape>
                <o:OLEObject Type="Embed" ProgID="Equation.DSMT4" ShapeID="_x0000_i2292" DrawAspect="Content" ObjectID="_1689706748" r:id="rId30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896070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811" w:dyaOrig="731" w14:anchorId="4624C013">
                <v:shape id="_x0000_i2293" type="#_x0000_t75" style="width:90.4pt;height:36.85pt" o:ole="">
                  <v:imagedata r:id="rId239" o:title=""/>
                </v:shape>
                <o:OLEObject Type="Embed" ProgID="Equation.DSMT4" ShapeID="_x0000_i2293" DrawAspect="Content" ObjectID="_1689706749" r:id="rId30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Chọn mệnh đề 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đúng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trong các mệnh đề sau:</w:t>
            </w:r>
          </w:p>
          <w:p w14:paraId="092A0F7D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7" w:name="c8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4" w:dyaOrig="284" w14:anchorId="0AE97165">
                <v:shape id="_x0000_i2294" type="#_x0000_t75" style="width:26.8pt;height:14.25pt" o:ole="">
                  <v:imagedata r:id="rId243" o:title=""/>
                </v:shape>
                <o:OLEObject Type="Embed" ProgID="Equation.DSMT4" ShapeID="_x0000_i2294" DrawAspect="Content" ObjectID="_1689706750" r:id="rId30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" w:name="c8b"/>
            <w:bookmarkEnd w:id="37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4" w:dyaOrig="284" w14:anchorId="38AFF706">
                <v:shape id="_x0000_i2295" type="#_x0000_t75" style="width:26.8pt;height:14.25pt" o:ole="">
                  <v:imagedata r:id="rId245" o:title=""/>
                </v:shape>
                <o:OLEObject Type="Embed" ProgID="Equation.DSMT4" ShapeID="_x0000_i2295" DrawAspect="Content" ObjectID="_1689706751" r:id="rId309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39" w:name="c8c"/>
            <w:bookmarkEnd w:id="38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4" w:dyaOrig="284" w14:anchorId="51A47805">
                <v:shape id="_x0000_i2296" type="#_x0000_t75" style="width:26.8pt;height:14.25pt" o:ole="">
                  <v:imagedata r:id="rId247" o:title=""/>
                </v:shape>
                <o:OLEObject Type="Embed" ProgID="Equation.DSMT4" ShapeID="_x0000_i2296" DrawAspect="Content" ObjectID="_1689706752" r:id="rId310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40" w:name="c8d"/>
            <w:bookmarkEnd w:id="39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4" w:dyaOrig="284" w14:anchorId="2D9D45AA">
                <v:shape id="_x0000_i2297" type="#_x0000_t75" style="width:26.8pt;height:14.25pt" o:ole="">
                  <v:imagedata r:id="rId241" o:title=""/>
                </v:shape>
                <o:OLEObject Type="Embed" ProgID="Equation.DSMT4" ShapeID="_x0000_i2297" DrawAspect="Content" ObjectID="_1689706753" r:id="rId31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0"/>
          <w:p w14:paraId="2DA0DB98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0F151E01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382CC04A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7D9AC01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64A86306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1E2F3D" w:rsidRPr="00896070" w14:paraId="0B1EC61B" w14:textId="77777777" w:rsidTr="001E2F3D">
        <w:tc>
          <w:tcPr>
            <w:tcW w:w="5773" w:type="dxa"/>
            <w:shd w:val="clear" w:color="auto" w:fill="auto"/>
          </w:tcPr>
          <w:p w14:paraId="34317A71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7030A0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1" w:name="c9q"/>
            <w:bookmarkEnd w:id="41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9.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8" w:dyaOrig="219" w14:anchorId="0586492D">
                <v:shape id="_x0000_i2298" type="#_x0000_t75" style="width:10.05pt;height:10.9pt" o:ole="">
                  <v:imagedata r:id="rId312" o:title=""/>
                </v:shape>
                <o:OLEObject Type="Embed" ProgID="Equation.DSMT4" ShapeID="_x0000_i2298" DrawAspect="Content" ObjectID="_1689706754" r:id="rId31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8" w:dyaOrig="282" w14:anchorId="0BB20297">
                <v:shape id="_x0000_i2299" type="#_x0000_t75" style="width:10.05pt;height:14.25pt" o:ole="">
                  <v:imagedata r:id="rId314" o:title=""/>
                </v:shape>
                <o:OLEObject Type="Embed" ProgID="Equation.DSMT4" ShapeID="_x0000_i2299" DrawAspect="Content" ObjectID="_1689706755" r:id="rId31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4" w:dyaOrig="219" w14:anchorId="471A1A05">
                <v:shape id="_x0000_i2300" type="#_x0000_t75" style="width:9.2pt;height:10.9pt" o:ole="">
                  <v:imagedata r:id="rId316" o:title=""/>
                </v:shape>
                <o:OLEObject Type="Embed" ProgID="Equation.DSMT4" ShapeID="_x0000_i2300" DrawAspect="Content" ObjectID="_1689706756" r:id="rId31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 độ dài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4" w:dyaOrig="282" w14:anchorId="4F651060">
                <v:shape id="_x0000_i2301" type="#_x0000_t75" style="width:9.2pt;height:14.25pt" o:ole="">
                  <v:imagedata r:id="rId318" o:title=""/>
                </v:shape>
                <o:OLEObject Type="Embed" ProgID="Equation.DSMT4" ShapeID="_x0000_i2301" DrawAspect="Content" ObjectID="_1689706757" r:id="rId31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cạnh của một tam giác. Mệnh đề nào sau đây không đúng:</w:t>
            </w:r>
          </w:p>
          <w:p w14:paraId="6933047C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2" w:name="c9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7030A0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00" w:dyaOrig="318" w14:anchorId="7332158E">
                <v:shape id="_x0000_i2302" type="#_x0000_t75" style="width:59.45pt;height:15.9pt" o:ole="">
                  <v:imagedata r:id="rId320" o:title=""/>
                </v:shape>
                <o:OLEObject Type="Embed" ProgID="Equation.DSMT4" ShapeID="_x0000_i2302" DrawAspect="Content" ObjectID="_1689706758" r:id="rId321"/>
              </w:object>
            </w:r>
            <w:r w:rsidRPr="00896070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bookmarkStart w:id="43" w:name="c9b"/>
            <w:bookmarkEnd w:id="42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42" w:dyaOrig="318" w14:anchorId="6371CAE4">
                <v:shape id="_x0000_i2303" type="#_x0000_t75" style="width:61.95pt;height:15.9pt" o:ole="">
                  <v:imagedata r:id="rId322" o:title=""/>
                </v:shape>
                <o:OLEObject Type="Embed" ProgID="Equation.DSMT4" ShapeID="_x0000_i2303" DrawAspect="Content" ObjectID="_1689706759" r:id="rId323"/>
              </w:object>
            </w:r>
            <w:r w:rsidRPr="00896070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653FF52B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4" w:name="c9c"/>
            <w:bookmarkEnd w:id="43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896070">
              <w:rPr>
                <w:rFonts w:ascii="Chu Van An" w:hAnsi="Chu Van An" w:cs="Chu Van An"/>
                <w:b/>
                <w:color w:val="7030A0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58" w:dyaOrig="318" w14:anchorId="1F8172A8">
                <v:shape id="_x0000_i2304" type="#_x0000_t75" style="width:87.9pt;height:15.9pt" o:ole="">
                  <v:imagedata r:id="rId324" o:title=""/>
                </v:shape>
                <o:OLEObject Type="Embed" ProgID="Equation.DSMT4" ShapeID="_x0000_i2304" DrawAspect="Content" ObjectID="_1689706760" r:id="rId32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5" w:name="c9d"/>
            <w:bookmarkEnd w:id="44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44" w:dyaOrig="318" w14:anchorId="44186B1A">
                <v:shape id="_x0000_i2305" type="#_x0000_t75" style="width:87.05pt;height:15.9pt" o:ole="">
                  <v:imagedata r:id="rId326" o:title=""/>
                </v:shape>
                <o:OLEObject Type="Embed" ProgID="Equation.DSMT4" ShapeID="_x0000_i2305" DrawAspect="Content" ObjectID="_1689706761" r:id="rId327"/>
              </w:object>
            </w:r>
            <w:r w:rsidRPr="00896070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bookmarkEnd w:id="45"/>
          <w:p w14:paraId="61AD5094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50F9356D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03837383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64F3250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5EE17A54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1E2F3D" w:rsidRPr="00896070" w14:paraId="41A032E1" w14:textId="77777777" w:rsidTr="001E2F3D">
        <w:tc>
          <w:tcPr>
            <w:tcW w:w="5773" w:type="dxa"/>
            <w:shd w:val="clear" w:color="auto" w:fill="auto"/>
          </w:tcPr>
          <w:p w14:paraId="36A2A844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6" w:name="c10q"/>
            <w:bookmarkEnd w:id="46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10.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80" w:dyaOrig="285" w14:anchorId="77D196A3">
                <v:shape id="_x0000_i2306" type="#_x0000_t75" style="width:23.45pt;height:14.25pt" o:ole="">
                  <v:imagedata r:id="rId283" o:title=""/>
                </v:shape>
                <o:OLEObject Type="Embed" ProgID="Equation.DSMT4" ShapeID="_x0000_i2306" DrawAspect="Content" ObjectID="_1689706762" r:id="rId32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80" w:dyaOrig="300" w14:anchorId="3E8CF562">
                <v:shape id="_x0000_i2307" type="#_x0000_t75" style="width:23.45pt;height:15.05pt" o:ole="">
                  <v:imagedata r:id="rId285" o:title=""/>
                </v:shape>
                <o:OLEObject Type="Embed" ProgID="Equation.DSMT4" ShapeID="_x0000_i2307" DrawAspect="Content" ObjectID="_1689706763" r:id="rId32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Trong các bất đẳng thức dưới đây, bất đẳng thức nào 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91E03DC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7" w:name="c10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10" w:dyaOrig="375" w14:anchorId="40AE8858">
                <v:shape id="_x0000_i2308" type="#_x0000_t75" style="width:70.35pt;height:19.25pt" o:ole="">
                  <v:imagedata r:id="rId289" o:title=""/>
                </v:shape>
                <o:OLEObject Type="Embed" ProgID="Equation.DSMT4" ShapeID="_x0000_i2308" DrawAspect="Content" ObjectID="_1689706764" r:id="rId330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8" w:name="c10b"/>
            <w:bookmarkEnd w:id="47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1170" w:dyaOrig="390" w14:anchorId="02B16659">
                <v:shape id="_x0000_i2309" type="#_x0000_t75" style="width:58.6pt;height:20.1pt" o:ole="">
                  <v:imagedata r:id="rId291" o:title=""/>
                </v:shape>
                <o:OLEObject Type="Embed" ProgID="Equation.DSMT4" ShapeID="_x0000_i2309" DrawAspect="Content" ObjectID="_1689706765" r:id="rId331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F86C984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9" w:name="c10c"/>
            <w:bookmarkEnd w:id="48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color w:val="000000"/>
                <w:position w:val="-12"/>
                <w:sz w:val="24"/>
                <w:szCs w:val="24"/>
              </w:rPr>
              <w:object w:dxaOrig="1410" w:dyaOrig="390" w14:anchorId="6AB017A8">
                <v:shape id="_x0000_i2310" type="#_x0000_t75" style="width:70.35pt;height:20.1pt" o:ole="">
                  <v:imagedata r:id="rId293" o:title=""/>
                </v:shape>
                <o:OLEObject Type="Embed" ProgID="Equation.DSMT4" ShapeID="_x0000_i2310" DrawAspect="Content" ObjectID="_1689706766" r:id="rId332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0" w:name="c10d"/>
            <w:bookmarkEnd w:id="49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color w:val="000000"/>
                <w:position w:val="-8"/>
                <w:sz w:val="24"/>
                <w:szCs w:val="24"/>
              </w:rPr>
              <w:object w:dxaOrig="1155" w:dyaOrig="375" w14:anchorId="00887223">
                <v:shape id="_x0000_i2311" type="#_x0000_t75" style="width:57.75pt;height:19.25pt" o:ole="">
                  <v:imagedata r:id="rId287" o:title=""/>
                </v:shape>
                <o:OLEObject Type="Embed" ProgID="Equation.DSMT4" ShapeID="_x0000_i2311" DrawAspect="Content" ObjectID="_1689706767" r:id="rId333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50"/>
          <w:p w14:paraId="60EDA870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1863C893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47127ADB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AFFFA0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3927A98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1E2F3D" w:rsidRPr="00896070" w14:paraId="7E543DC3" w14:textId="77777777" w:rsidTr="001E2F3D">
        <w:tc>
          <w:tcPr>
            <w:tcW w:w="5773" w:type="dxa"/>
            <w:shd w:val="clear" w:color="auto" w:fill="auto"/>
          </w:tcPr>
          <w:p w14:paraId="39CCC578" w14:textId="77777777" w:rsidR="001E2F3D" w:rsidRPr="00896070" w:rsidRDefault="001E2F3D" w:rsidP="00DF04C8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1" w:name="c11q"/>
            <w:bookmarkEnd w:id="51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11.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20" w:dyaOrig="255" w14:anchorId="0D8F54A0">
                <v:shape id="_x0000_i2312" type="#_x0000_t75" style="width:20.95pt;height:12.55pt" o:ole="">
                  <v:imagedata r:id="rId334" o:title=""/>
                </v:shape>
                <o:OLEObject Type="Embed" ProgID="Equation.DSMT4" ShapeID="_x0000_i2312" DrawAspect="Content" ObjectID="_1689706768" r:id="rId33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 các số thực thỏa mãn </w:t>
            </w:r>
            <w:r w:rsidRPr="00896070">
              <w:rPr>
                <w:rFonts w:ascii="Chu Van An" w:hAnsi="Chu Van An" w:cs="Chu Van An"/>
                <w:position w:val="-32"/>
                <w:sz w:val="24"/>
                <w:szCs w:val="24"/>
              </w:rPr>
              <w:object w:dxaOrig="1665" w:dyaOrig="750" w14:anchorId="4EAE4289">
                <v:shape id="_x0000_i2313" type="#_x0000_t75" style="width:83.7pt;height:37.65pt" o:ole="">
                  <v:imagedata r:id="rId336" o:title=""/>
                </v:shape>
                <o:OLEObject Type="Embed" ProgID="Equation.DSMT4" ShapeID="_x0000_i2313" DrawAspect="Content" ObjectID="_1689706769" r:id="rId33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80" w:dyaOrig="315" w14:anchorId="0E3B60E5">
                <v:shape id="_x0000_i2314" type="#_x0000_t75" style="width:23.45pt;height:15.9pt" o:ole="">
                  <v:imagedata r:id="rId338" o:title=""/>
                </v:shape>
                <o:OLEObject Type="Embed" ProgID="Equation.DSMT4" ShapeID="_x0000_i2314" DrawAspect="Content" ObjectID="_1689706770" r:id="rId33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lần lượt là giá trị nhỏ nhất và lớn nhất của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75" w:dyaOrig="360" w14:anchorId="1700E831">
                <v:shape id="_x0000_i2315" type="#_x0000_t75" style="width:78.7pt;height:18.4pt" o:ole="">
                  <v:imagedata r:id="rId340" o:title=""/>
                </v:shape>
                <o:OLEObject Type="Embed" ProgID="Equation.DSMT4" ShapeID="_x0000_i2315" DrawAspect="Content" ObjectID="_1689706771" r:id="rId34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896070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615" w:dyaOrig="255" w14:anchorId="18D85FB8">
                <v:shape id="_x0000_i2316" type="#_x0000_t75" style="width:30.15pt;height:12.55pt" o:ole="">
                  <v:imagedata r:id="rId342" o:title=""/>
                </v:shape>
                <o:OLEObject Type="Embed" ProgID="Equation.DSMT4" ShapeID="_x0000_i2316" DrawAspect="Content" ObjectID="_1689706772" r:id="rId34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7FC05D5D" w14:textId="77777777" w:rsidR="001E2F3D" w:rsidRPr="00896070" w:rsidRDefault="001E2F3D" w:rsidP="00DF04C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52" w:name="c11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color w:val="000080"/>
                <w:position w:val="-24"/>
                <w:sz w:val="24"/>
                <w:szCs w:val="24"/>
              </w:rPr>
              <w:object w:dxaOrig="240" w:dyaOrig="630" w14:anchorId="3FDCC6FF">
                <v:shape id="_x0000_i2317" type="#_x0000_t75" style="width:12.55pt;height:31pt" o:ole="">
                  <v:imagedata r:id="rId344" o:title=""/>
                </v:shape>
                <o:OLEObject Type="Embed" ProgID="Equation.DSMT4" ShapeID="_x0000_i2317" DrawAspect="Content" ObjectID="_1689706773" r:id="rId345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3" w:name="c11b"/>
            <w:bookmarkEnd w:id="52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color w:val="000080"/>
                <w:position w:val="-6"/>
                <w:sz w:val="24"/>
                <w:szCs w:val="24"/>
              </w:rPr>
              <w:object w:dxaOrig="285" w:dyaOrig="255" w14:anchorId="13CB0479">
                <v:shape id="_x0000_i2318" type="#_x0000_t75" style="width:14.25pt;height:12.55pt" o:ole="">
                  <v:imagedata r:id="rId346" o:title=""/>
                </v:shape>
                <o:OLEObject Type="Embed" ProgID="Equation.DSMT4" ShapeID="_x0000_i2318" DrawAspect="Content" ObjectID="_1689706774" r:id="rId347"/>
              </w:object>
            </w:r>
            <w:r w:rsidRPr="00896070">
              <w:rPr>
                <w:rStyle w:val="fontstyle01"/>
                <w:rFonts w:ascii="Chu Van An" w:hAnsi="Chu Van An" w:cs="Chu Van An"/>
                <w:color w:val="000080"/>
              </w:rPr>
              <w:t>.</w:t>
            </w:r>
            <w:bookmarkStart w:id="54" w:name="c11c"/>
            <w:bookmarkEnd w:id="53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color w:val="000080"/>
                <w:position w:val="-24"/>
                <w:sz w:val="24"/>
                <w:szCs w:val="24"/>
              </w:rPr>
              <w:object w:dxaOrig="225" w:dyaOrig="615" w14:anchorId="6E7755A5">
                <v:shape id="_x0000_i2319" type="#_x0000_t75" style="width:11.7pt;height:30.15pt" o:ole="">
                  <v:imagedata r:id="rId348" o:title=""/>
                </v:shape>
                <o:OLEObject Type="Embed" ProgID="Equation.DSMT4" ShapeID="_x0000_i2319" DrawAspect="Content" ObjectID="_1689706775" r:id="rId349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5" w:name="s2"/>
            <w:bookmarkStart w:id="56" w:name="c11d"/>
            <w:bookmarkEnd w:id="54"/>
            <w:bookmarkEnd w:id="55"/>
            <w:r w:rsidRPr="00896070">
              <w:rPr>
                <w:rStyle w:val="fontstyle01"/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color w:val="000080"/>
                <w:position w:val="-4"/>
                <w:sz w:val="24"/>
                <w:szCs w:val="24"/>
              </w:rPr>
              <w:object w:dxaOrig="135" w:dyaOrig="255" w14:anchorId="731D83EA">
                <v:shape id="_x0000_i2320" type="#_x0000_t75" style="width:6.7pt;height:12.55pt" o:ole="">
                  <v:imagedata r:id="rId350" o:title=""/>
                </v:shape>
                <o:OLEObject Type="Embed" ProgID="Equation.DSMT4" ShapeID="_x0000_i2320" DrawAspect="Content" ObjectID="_1689706776" r:id="rId351"/>
              </w:object>
            </w:r>
            <w:r w:rsidRPr="00896070">
              <w:rPr>
                <w:rStyle w:val="fontstyle01"/>
                <w:rFonts w:ascii="Chu Van An" w:hAnsi="Chu Van An" w:cs="Chu Van An"/>
                <w:color w:val="000080"/>
              </w:rPr>
              <w:t>.</w:t>
            </w:r>
          </w:p>
          <w:bookmarkEnd w:id="56"/>
          <w:p w14:paraId="11CAB1A6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280DE05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3763EB1B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0F3F369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071CFE4B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="Times New Roman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</w:tbl>
    <w:p w14:paraId="259C48B4" w14:textId="77777777" w:rsidR="00C44296" w:rsidRPr="00321E2D" w:rsidRDefault="00C44296" w:rsidP="00321E2D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bookmarkEnd w:id="0"/>
    <w:p w14:paraId="74E74F04" w14:textId="77777777" w:rsidR="0041181E" w:rsidRPr="00321E2D" w:rsidRDefault="0041181E" w:rsidP="00321E2D">
      <w:pPr>
        <w:spacing w:line="240" w:lineRule="auto"/>
        <w:ind w:left="27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5C5E944" wp14:editId="3303471E">
                <wp:extent cx="6547104" cy="2982943"/>
                <wp:effectExtent l="0" t="19050" r="25400" b="27305"/>
                <wp:docPr id="212457303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982943"/>
                          <a:chOff x="34611" y="0"/>
                          <a:chExt cx="6547104" cy="2979388"/>
                        </a:xfrm>
                      </wpg:grpSpPr>
                      <wps:wsp>
                        <wps:cNvPr id="212457303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364"/>
                            <a:ext cx="6547104" cy="270102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E3356D" w14:textId="77777777" w:rsidR="0041181E" w:rsidRPr="0008330D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905D30" w14:textId="77777777" w:rsidR="009A1347" w:rsidRPr="0008330D" w:rsidRDefault="0041181E" w:rsidP="00A5024E">
                              <w:pPr>
                                <w:ind w:left="720" w:right="-79" w:hanging="436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D6C3A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08330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08330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3D5D7757" w14:textId="06DE6E21" w:rsidR="009A1347" w:rsidRPr="00A5024E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ind w:right="-7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02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Một số chú ý khi sử dụng bất đẳng thức côsi:</w:t>
                              </w:r>
                            </w:p>
                            <w:p w14:paraId="45B82A95" w14:textId="77777777" w:rsidR="009A1347" w:rsidRPr="0008330D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ind w:right="397" w:firstLine="13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8330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Khi áp dụng bđt côsi thì các số phải là những số không âm</w:t>
                              </w:r>
                            </w:p>
                            <w:p w14:paraId="45467823" w14:textId="77777777" w:rsidR="009A1347" w:rsidRPr="0008330D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ind w:right="397" w:firstLine="13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8330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BĐT côsi thường được áp dụng khi trong BĐT cần chứng minh có tổng và tích</w:t>
                              </w:r>
                            </w:p>
                            <w:p w14:paraId="3B7BA0AB" w14:textId="77777777" w:rsidR="009A1347" w:rsidRPr="0008330D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ind w:right="397" w:firstLine="13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8330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Điều kiện xảy ra dấu ‘=’ là các số bằng nhau</w:t>
                              </w:r>
                            </w:p>
                            <w:p w14:paraId="10CFA4AE" w14:textId="77777777" w:rsidR="009A1347" w:rsidRPr="0008330D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ind w:firstLine="13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8330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Bất đẳng thức côsi còn có hình thức khác thường hay sử dụng </w:t>
                              </w:r>
                            </w:p>
                            <w:p w14:paraId="08ED518D" w14:textId="79DD7F70" w:rsidR="009A1347" w:rsidRPr="008A64F9" w:rsidRDefault="009A1347" w:rsidP="00A5024E">
                              <w:pPr>
                                <w:pStyle w:val="ListParagraph"/>
                                <w:numPr>
                                  <w:ilvl w:val="2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A64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Đối với hai số: </w:t>
                              </w:r>
                              <w:r w:rsidRPr="0008330D">
                                <w:rPr>
                                  <w:position w:val="-30"/>
                                </w:rPr>
                                <w:object w:dxaOrig="5679" w:dyaOrig="780" w14:anchorId="13D52432">
                                  <v:shape id="_x0000_i1314" type="#_x0000_t75" style="width:283.8pt;height:39.35pt" o:ole="">
                                    <v:imagedata r:id="rId352" o:title=""/>
                                  </v:shape>
                                  <o:OLEObject Type="Embed" ProgID="Equation.DSMT4" ShapeID="_x0000_i1314" DrawAspect="Content" ObjectID="_1689707178" r:id="rId353"/>
                                </w:object>
                              </w:r>
                              <w:r w:rsidRPr="008A64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35E3364" w14:textId="301A3BFB" w:rsidR="009A1347" w:rsidRPr="008A64F9" w:rsidRDefault="008A64F9" w:rsidP="00A5024E">
                              <w:pPr>
                                <w:pStyle w:val="ListParagraph"/>
                                <w:numPr>
                                  <w:ilvl w:val="2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9A1347" w:rsidRPr="008A64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Đối với ba số: </w:t>
                              </w:r>
                              <w:r w:rsidR="009A1347" w:rsidRPr="0008330D">
                                <w:rPr>
                                  <w:position w:val="-30"/>
                                </w:rPr>
                                <w:object w:dxaOrig="4099" w:dyaOrig="780" w14:anchorId="72DA578B">
                                  <v:shape id="_x0000_i1316" type="#_x0000_t75" style="width:204.3pt;height:39.35pt" o:ole="">
                                    <v:imagedata r:id="rId354" o:title=""/>
                                  </v:shape>
                                  <o:OLEObject Type="Embed" ProgID="Equation.DSMT4" ShapeID="_x0000_i1316" DrawAspect="Content" ObjectID="_1689707179" r:id="rId355"/>
                                </w:object>
                              </w:r>
                              <w:r w:rsidR="009A1347" w:rsidRPr="008A64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7856BB8" w14:textId="1FE63A67" w:rsidR="0041181E" w:rsidRPr="0008330D" w:rsidRDefault="0041181E" w:rsidP="00603737">
                              <w:pPr>
                                <w:pStyle w:val="ListParagrap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40" name="Group 2124573040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042" name="Group 212457304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043" name="Group 212457304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044" name="Rectangle: Single Corner Snipped 212457304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45" name="Group 2124573045"/>
                              <wpg:cNvGrpSpPr/>
                              <wpg:grpSpPr>
                                <a:xfrm>
                                  <a:off x="1502180" y="0"/>
                                  <a:ext cx="4667969" cy="485775"/>
                                  <a:chOff x="1502180" y="0"/>
                                  <a:chExt cx="4667969" cy="485775"/>
                                </a:xfrm>
                              </wpg:grpSpPr>
                              <wpg:grpSp>
                                <wpg:cNvPr id="2124573046" name="Group 2124573046"/>
                                <wpg:cNvGrpSpPr/>
                                <wpg:grpSpPr>
                                  <a:xfrm>
                                    <a:off x="1611714" y="63236"/>
                                    <a:ext cx="4558435" cy="410721"/>
                                    <a:chOff x="1611714" y="63236"/>
                                    <a:chExt cx="4558435" cy="410721"/>
                                  </a:xfrm>
                                </wpg:grpSpPr>
                                <wps:wsp>
                                  <wps:cNvPr id="2124573047" name="Arrow: Chevron 2124573047"/>
                                  <wps:cNvSpPr/>
                                  <wps:spPr>
                                    <a:xfrm>
                                      <a:off x="1760921" y="63236"/>
                                      <a:ext cx="4409228" cy="32632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5ABDD53" w14:textId="77777777" w:rsidR="009A1347" w:rsidRPr="009A1347" w:rsidRDefault="009A1347" w:rsidP="009A1347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A1347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Sử dụng bất đẳng thức côsi</w:t>
                                        </w:r>
                                      </w:p>
                                      <w:p w14:paraId="78F5D162" w14:textId="2D1FBD3F" w:rsidR="0041181E" w:rsidRPr="00B36224" w:rsidRDefault="0041181E" w:rsidP="0041181E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48" name="Group 212457304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49" name="Freeform: Shape 212457304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5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96EA08E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40" name="Group 24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51" name="Freeform: Shape 25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7" name="Flowchart: Terminator 50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8" name="Flowchart: Direct Access Storage 50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509" name="Group 50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0" name="Flowchart: Preparation 51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51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412161D" w14:textId="22B58DBF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</w:t>
                                  </w:r>
                                  <w:r w:rsidR="00A5024E"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="00A5024E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C5E944" id="_x0000_s1128" style="width:515.5pt;height:234.9pt;mso-position-horizontal-relative:char;mso-position-vertical-relative:line" coordorigin="346" coordsize="65471,297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">
                <v:shape id="Rectangle: Diagonal Corners Rounded 1" o:spid="_x0000_s1129" style="position:absolute;left:346;top:2783;width:65471;height:2701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94203;6547104,2675446;6532329,2701024;112179,2701024;0,2506821;0,25578;14775,0" o:connectangles="0,0,0,0,0,0,0,0,0" textboxrect="0,0,6435090,1533525"/>
                  <v:textbox>
                    <w:txbxContent>
                      <w:p w14:paraId="50E3356D" w14:textId="77777777" w:rsidR="0041181E" w:rsidRPr="0008330D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905D30" w14:textId="77777777" w:rsidR="009A1347" w:rsidRPr="0008330D" w:rsidRDefault="0041181E" w:rsidP="00A5024E">
                        <w:pPr>
                          <w:ind w:left="720" w:right="-79" w:hanging="436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D6C3A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08330D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08330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3D5D7757" w14:textId="06DE6E21" w:rsidR="009A1347" w:rsidRPr="00A5024E" w:rsidRDefault="009A1347" w:rsidP="00A5024E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ind w:right="-79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02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Một số chú ý khi sử dụng bất đẳng thức côsi:</w:t>
                        </w:r>
                      </w:p>
                      <w:p w14:paraId="45B82A95" w14:textId="77777777" w:rsidR="009A1347" w:rsidRPr="0008330D" w:rsidRDefault="009A1347" w:rsidP="00A5024E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ind w:right="397" w:firstLine="13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8330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Khi áp dụng bđt côsi thì các số phải là những số không âm</w:t>
                        </w:r>
                      </w:p>
                      <w:p w14:paraId="45467823" w14:textId="77777777" w:rsidR="009A1347" w:rsidRPr="0008330D" w:rsidRDefault="009A1347" w:rsidP="00A5024E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ind w:right="397" w:firstLine="13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8330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BĐT côsi thường được áp dụng khi trong BĐT cần chứng minh có tổng và tích</w:t>
                        </w:r>
                      </w:p>
                      <w:p w14:paraId="3B7BA0AB" w14:textId="77777777" w:rsidR="009A1347" w:rsidRPr="0008330D" w:rsidRDefault="009A1347" w:rsidP="00A5024E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ind w:right="397" w:firstLine="13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8330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Điều kiện xảy ra dấu ‘=’ là các số bằng nhau</w:t>
                        </w:r>
                      </w:p>
                      <w:p w14:paraId="10CFA4AE" w14:textId="77777777" w:rsidR="009A1347" w:rsidRPr="0008330D" w:rsidRDefault="009A1347" w:rsidP="00A5024E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ind w:firstLine="13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8330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Bất đẳng thức côsi còn có hình thức khác thường hay sử dụng </w:t>
                        </w:r>
                      </w:p>
                      <w:p w14:paraId="08ED518D" w14:textId="79DD7F70" w:rsidR="009A1347" w:rsidRPr="008A64F9" w:rsidRDefault="009A1347" w:rsidP="00A5024E">
                        <w:pPr>
                          <w:pStyle w:val="ListParagraph"/>
                          <w:numPr>
                            <w:ilvl w:val="2"/>
                            <w:numId w:val="2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A64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Đối với hai số: </w:t>
                        </w:r>
                        <w:r w:rsidRPr="0008330D">
                          <w:rPr>
                            <w:position w:val="-30"/>
                          </w:rPr>
                          <w:object w:dxaOrig="5679" w:dyaOrig="780" w14:anchorId="13D52432">
                            <v:shape id="_x0000_i1314" type="#_x0000_t75" style="width:283.8pt;height:39.35pt" o:ole="">
                              <v:imagedata r:id="rId352" o:title=""/>
                            </v:shape>
                            <o:OLEObject Type="Embed" ProgID="Equation.DSMT4" ShapeID="_x0000_i1314" DrawAspect="Content" ObjectID="_1689707178" r:id="rId356"/>
                          </w:object>
                        </w:r>
                        <w:r w:rsidRPr="008A64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35E3364" w14:textId="301A3BFB" w:rsidR="009A1347" w:rsidRPr="008A64F9" w:rsidRDefault="008A64F9" w:rsidP="00A5024E">
                        <w:pPr>
                          <w:pStyle w:val="ListParagraph"/>
                          <w:numPr>
                            <w:ilvl w:val="2"/>
                            <w:numId w:val="2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</w:t>
                        </w:r>
                        <w:r w:rsidR="009A1347" w:rsidRPr="008A64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Đối với ba số: </w:t>
                        </w:r>
                        <w:r w:rsidR="009A1347" w:rsidRPr="0008330D">
                          <w:rPr>
                            <w:position w:val="-30"/>
                          </w:rPr>
                          <w:object w:dxaOrig="4099" w:dyaOrig="780" w14:anchorId="72DA578B">
                            <v:shape id="_x0000_i1316" type="#_x0000_t75" style="width:204.3pt;height:39.35pt" o:ole="">
                              <v:imagedata r:id="rId354" o:title=""/>
                            </v:shape>
                            <o:OLEObject Type="Embed" ProgID="Equation.DSMT4" ShapeID="_x0000_i1316" DrawAspect="Content" ObjectID="_1689707179" r:id="rId357"/>
                          </w:object>
                        </w:r>
                        <w:r w:rsidR="009A1347" w:rsidRPr="008A64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37856BB8" w14:textId="1FE63A67" w:rsidR="0041181E" w:rsidRPr="0008330D" w:rsidRDefault="0041181E" w:rsidP="00603737">
                        <w:pPr>
                          <w:pStyle w:val="ListParagrap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</w:p>
                    </w:txbxContent>
                  </v:textbox>
                </v:shape>
                <v:group id="Group 2124573040" o:spid="_x0000_s113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<v:group id="Group 2124573042" o:spid="_x0000_s113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9vY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">
                    <v:group id="Group 2124573043" o:spid="_x0000_s113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5D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">
                      <v:shape id="Rectangle: Single Corner Snipped 2124573044" o:spid="_x0000_s113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" path="m,l6086197,r154724,154724l6240921,447554,,447554,,xe" fillcolor="#f0def6" stroked="f" strokeweight="1.25pt">
                        <v:fill r:id="rId11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045" o:spid="_x0000_s1134" style="position:absolute;left:15021;width:46680;height:4857" coordorigin="15021" coordsize="466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">
                        <v:group id="Group 2124573046" o:spid="_x0000_s1135" style="position:absolute;left:16117;top:632;width:45584;height:4107" coordorigin="16117,632" coordsize="45584,4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        <v:shape id="Arrow: Chevron 2124573047" o:spid="_x0000_s1136" type="#_x0000_t55" style="position:absolute;left:17609;top:632;width:44092;height:3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" adj="21257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5ABDD53" w14:textId="77777777" w:rsidR="009A1347" w:rsidRPr="009A1347" w:rsidRDefault="009A1347" w:rsidP="009A1347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9A1347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Sử dụng bất đẳng thức côsi</w:t>
                                  </w:r>
                                </w:p>
                                <w:p w14:paraId="78F5D162" w14:textId="2D1FBD3F" w:rsidR="0041181E" w:rsidRPr="00B36224" w:rsidRDefault="0041181E" w:rsidP="0041181E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3048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">
                            <v:shape id="Freeform: Shape 2124573049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" filled="f" stroked="f">
                              <v:textbox>
                                <w:txbxContent>
                                  <w:p w14:paraId="096EA08E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40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      <v:shape id="Freeform: Shape 251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FjD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vhjBM8z4QjI+QMAAP//AwBQSwECLQAUAAYACAAAACEA2+H2y+4AAACFAQAAEwAAAAAAAAAA&#10;AAAAAAAAAAAAW0NvbnRlbnRfVHlwZXNdLnhtbFBLAQItABQABgAIAAAAIQBa9CxbvwAAABUBAAAL&#10;AAAAAAAAAAAAAAAAAB8BAABfcmVscy8ucmVsc1BLAQItABQABgAIAAAAIQB1uFjD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7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8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9" o:spid="_x0000_s11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<v:shape id="Flowchart: Preparation 510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412161D" w14:textId="22B58DBF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</w:t>
                            </w:r>
                            <w:r w:rsidR="00A5024E"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A5024E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8CF4FA7" w14:textId="22245A2E" w:rsidR="0041181E" w:rsidRPr="00321E2D" w:rsidRDefault="0041181E" w:rsidP="00321E2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C4ADF3A" w14:textId="77777777" w:rsidR="007E1B31" w:rsidRPr="00321E2D" w:rsidRDefault="007E1B31" w:rsidP="00321E2D">
      <w:pPr>
        <w:numPr>
          <w:ilvl w:val="0"/>
          <w:numId w:val="2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2060"/>
          <w:sz w:val="24"/>
          <w:szCs w:val="24"/>
          <w:lang w:val="vi-VN"/>
        </w:rPr>
      </w:pPr>
      <w:r w:rsidRPr="00321E2D">
        <w:rPr>
          <w:rFonts w:ascii="Chu Van An" w:hAnsi="Chu Van An" w:cs="Chu Van An"/>
          <w:color w:val="000000"/>
          <w:sz w:val="24"/>
          <w:szCs w:val="24"/>
          <w:lang w:val="vi-VN"/>
        </w:rPr>
        <w:lastRenderedPageBreak/>
        <w:t xml:space="preserve">Giá trị nhỏ nhất của biểu thức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15" w14:anchorId="1EC80E29">
          <v:shape id="_x0000_i1317" type="#_x0000_t75" style="width:49.4pt;height:30.15pt" o:ole="">
            <v:imagedata r:id="rId358" o:title=""/>
          </v:shape>
          <o:OLEObject Type="Embed" ProgID="Equation.DSMT4" ShapeID="_x0000_i1317" DrawAspect="Content" ObjectID="_1689706777" r:id="rId359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BD3F1AA">
          <v:shape id="_x0000_i1318" type="#_x0000_t75" style="width:27.65pt;height:14.25pt" o:ole="">
            <v:imagedata r:id="rId360" o:title=""/>
          </v:shape>
          <o:OLEObject Type="Embed" ProgID="Equation.DSMT4" ShapeID="_x0000_i1318" DrawAspect="Content" ObjectID="_1689706778" r:id="rId361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là</w:t>
      </w:r>
    </w:p>
    <w:p w14:paraId="1F627D6D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sv-SE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A.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CEAFE7F">
          <v:shape id="_x0000_i1319" type="#_x0000_t75" style="width:9.2pt;height:12.55pt" o:ole="">
            <v:imagedata r:id="rId362" o:title=""/>
          </v:shape>
          <o:OLEObject Type="Embed" ProgID="Equation.DSMT4" ShapeID="_x0000_i1319" DrawAspect="Content" ObjectID="_1689706779" r:id="rId363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E320BCE">
          <v:shape id="_x0000_i1320" type="#_x0000_t75" style="width:9.2pt;height:14.25pt" o:ole="">
            <v:imagedata r:id="rId364" o:title=""/>
          </v:shape>
          <o:OLEObject Type="Embed" ProgID="Equation.DSMT4" ShapeID="_x0000_i1320" DrawAspect="Content" ObjectID="_1689706780" r:id="rId365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50FBA41E">
          <v:shape id="_x0000_i1321" type="#_x0000_t75" style="width:9.2pt;height:14.25pt" o:ole="">
            <v:imagedata r:id="rId366" o:title=""/>
          </v:shape>
          <o:OLEObject Type="Embed" ProgID="Equation.DSMT4" ShapeID="_x0000_i1321" DrawAspect="Content" ObjectID="_1689706781" r:id="rId367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sv-SE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0D3FB46">
          <v:shape id="_x0000_i1322" type="#_x0000_t75" style="width:9.2pt;height:12.55pt" o:ole="">
            <v:imagedata r:id="rId368" o:title=""/>
          </v:shape>
          <o:OLEObject Type="Embed" ProgID="Equation.DSMT4" ShapeID="_x0000_i1322" DrawAspect="Content" ObjectID="_1689706782" r:id="rId369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</w:p>
    <w:p w14:paraId="207291C5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bCs/>
          <w:color w:val="800080"/>
          <w:sz w:val="24"/>
          <w:szCs w:val="24"/>
          <w:lang w:val="vi-VN"/>
        </w:rPr>
        <w:t>Lời giải</w:t>
      </w:r>
    </w:p>
    <w:p w14:paraId="664EFDDE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CC"/>
          <w:sz w:val="24"/>
          <w:szCs w:val="24"/>
          <w:lang w:val="sv-SE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lang w:val="sv-SE"/>
        </w:rPr>
        <w:t>Chọn D</w:t>
      </w:r>
    </w:p>
    <w:p w14:paraId="7F6E1C8A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Cs/>
          <w:color w:val="000000"/>
          <w:sz w:val="24"/>
          <w:szCs w:val="24"/>
        </w:rPr>
      </w:pPr>
      <w:r w:rsidRPr="00321E2D">
        <w:rPr>
          <w:rFonts w:ascii="Chu Van An" w:hAnsi="Chu Van An" w:cs="Chu Van An"/>
          <w:bCs/>
          <w:color w:val="000000"/>
          <w:sz w:val="24"/>
          <w:szCs w:val="24"/>
          <w:lang w:val="sv-SE"/>
        </w:rPr>
        <w:t xml:space="preserve">Áp dụng bất đẳng thức Cô-Si cho hai số dương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F5B873E">
          <v:shape id="_x0000_i1323" type="#_x0000_t75" style="width:9.2pt;height:10.9pt" o:ole="">
            <v:imagedata r:id="rId370" o:title=""/>
          </v:shape>
          <o:OLEObject Type="Embed" ProgID="Equation.DSMT4" ShapeID="_x0000_i1323" DrawAspect="Content" ObjectID="_1689706783" r:id="rId371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  <w:lang w:val="sv-SE"/>
        </w:rPr>
        <w:t xml:space="preserve"> và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3560350F">
          <v:shape id="_x0000_i1324" type="#_x0000_t75" style="width:12.55pt;height:30.15pt" o:ole="">
            <v:imagedata r:id="rId372" o:title=""/>
          </v:shape>
          <o:OLEObject Type="Embed" ProgID="Equation.DSMT4" ShapeID="_x0000_i1324" DrawAspect="Content" ObjectID="_1689706784" r:id="rId373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  <w:lang w:val="sv-SE"/>
        </w:rPr>
        <w:t xml:space="preserve"> ta có:</w:t>
      </w:r>
      <w:r w:rsidRPr="00321E2D">
        <w:rPr>
          <w:rFonts w:ascii="Chu Van An" w:hAnsi="Chu Van An" w:cs="Chu Van An"/>
          <w:bCs/>
          <w:color w:val="000000"/>
          <w:sz w:val="24"/>
          <w:szCs w:val="24"/>
          <w:lang w:val="vi-VN"/>
        </w:rPr>
        <w:t xml:space="preserve"> </w:t>
      </w: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2535" w:dyaOrig="705" w14:anchorId="46E04AA1">
          <v:shape id="_x0000_i1325" type="#_x0000_t75" style="width:127.25pt;height:35.15pt" o:ole="">
            <v:imagedata r:id="rId374" o:title=""/>
          </v:shape>
          <o:OLEObject Type="Embed" ProgID="Equation.DSMT4" ShapeID="_x0000_i1325" DrawAspect="Content" ObjectID="_1689706785" r:id="rId375"/>
        </w:object>
      </w:r>
    </w:p>
    <w:p w14:paraId="3E49D3BE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Cs/>
          <w:color w:val="000000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85" w14:anchorId="259BD596">
          <v:shape id="_x0000_i1326" type="#_x0000_t75" style="width:44.35pt;height:14.25pt" o:ole="">
            <v:imagedata r:id="rId376" o:title=""/>
          </v:shape>
          <o:OLEObject Type="Embed" ProgID="Equation.DSMT4" ShapeID="_x0000_i1326" DrawAspect="Content" ObjectID="_1689706786" r:id="rId377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</w:rPr>
        <w:t>.</w:t>
      </w:r>
    </w:p>
    <w:p w14:paraId="314CF25F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Cs/>
          <w:color w:val="000000"/>
          <w:sz w:val="24"/>
          <w:szCs w:val="24"/>
        </w:rPr>
      </w:pPr>
      <w:r w:rsidRPr="00321E2D">
        <w:rPr>
          <w:rFonts w:ascii="Chu Van An" w:hAnsi="Chu Van An" w:cs="Chu Van An"/>
          <w:bCs/>
          <w:color w:val="000000"/>
          <w:sz w:val="24"/>
          <w:szCs w:val="24"/>
        </w:rPr>
        <w:t xml:space="preserve">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55" w14:anchorId="665D9FD3">
          <v:shape id="_x0000_i1327" type="#_x0000_t75" style="width:22.6pt;height:12.55pt" o:ole="">
            <v:imagedata r:id="rId378" o:title=""/>
          </v:shape>
          <o:OLEObject Type="Embed" ProgID="Equation.DSMT4" ShapeID="_x0000_i1327" DrawAspect="Content" ObjectID="_1689706787" r:id="rId379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</w:rPr>
        <w:t xml:space="preserve"> xảy ra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755" w:dyaOrig="615" w14:anchorId="30C954AB">
          <v:shape id="_x0000_i1328" type="#_x0000_t75" style="width:87.9pt;height:30.15pt" o:ole="">
            <v:imagedata r:id="rId380" o:title=""/>
          </v:shape>
          <o:OLEObject Type="Embed" ProgID="Equation.DSMT4" ShapeID="_x0000_i1328" DrawAspect="Content" ObjectID="_1689706788" r:id="rId381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</w:rPr>
        <w:t>.</w:t>
      </w:r>
    </w:p>
    <w:p w14:paraId="6FFAF1E3" w14:textId="77777777" w:rsidR="007E1B31" w:rsidRPr="00321E2D" w:rsidRDefault="007E1B31" w:rsidP="00321E2D">
      <w:pPr>
        <w:numPr>
          <w:ilvl w:val="0"/>
          <w:numId w:val="2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Giá trị nhỏ nhất của 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725" w:dyaOrig="615" w14:anchorId="36C1F6FE">
          <v:shape id="_x0000_i1329" type="#_x0000_t75" style="width:86.25pt;height:30.15pt" o:ole="">
            <v:imagedata r:id="rId382" o:title=""/>
          </v:shape>
          <o:OLEObject Type="Embed" ProgID="Equation.DSMT4" ShapeID="_x0000_i1329" DrawAspect="Content" ObjectID="_1689706789" r:id="rId38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A2D4411">
          <v:shape id="_x0000_i1330" type="#_x0000_t75" style="width:26.8pt;height:14.25pt" o:ole="">
            <v:imagedata r:id="rId384" o:title=""/>
          </v:shape>
          <o:OLEObject Type="Embed" ProgID="Equation.DSMT4" ShapeID="_x0000_i1330" DrawAspect="Content" ObjectID="_1689706790" r:id="rId38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</w:t>
      </w:r>
    </w:p>
    <w:p w14:paraId="091E8755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45991931">
          <v:shape id="_x0000_i1331" type="#_x0000_t75" style="width:9.2pt;height:14.25pt" o:ole="">
            <v:imagedata r:id="rId386" o:title=""/>
          </v:shape>
          <o:OLEObject Type="Embed" ProgID="Equation.DSMT4" ShapeID="_x0000_i1331" DrawAspect="Content" ObjectID="_1689706791" r:id="rId38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1D683E8D">
          <v:shape id="_x0000_i1332" type="#_x0000_t75" style="width:9.2pt;height:12.55pt" o:ole="">
            <v:imagedata r:id="rId388" o:title=""/>
          </v:shape>
          <o:OLEObject Type="Embed" ProgID="Equation.DSMT4" ShapeID="_x0000_i1332" DrawAspect="Content" ObjectID="_1689706792" r:id="rId38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Calibri" w:hAnsi="Chu Van An" w:cs="Chu Van An"/>
          <w:position w:val="-24"/>
          <w:sz w:val="24"/>
          <w:szCs w:val="24"/>
        </w:rPr>
        <w:object w:dxaOrig="240" w:dyaOrig="630" w14:anchorId="43346138">
          <v:shape id="_x0000_i1333" type="#_x0000_t75" style="width:12.55pt;height:31.8pt" o:ole="">
            <v:imagedata r:id="rId390" o:title=""/>
          </v:shape>
          <o:OLEObject Type="Embed" ProgID="Equation.DSMT4" ShapeID="_x0000_i1333" DrawAspect="Content" ObjectID="_1689706793" r:id="rId39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510" w:dyaOrig="345" w14:anchorId="4B826B73">
          <v:shape id="_x0000_i1334" type="#_x0000_t75" style="width:25.1pt;height:16.75pt" o:ole="">
            <v:imagedata r:id="rId392" o:title=""/>
          </v:shape>
          <o:OLEObject Type="Embed" ProgID="Equation.DSMT4" ShapeID="_x0000_i1334" DrawAspect="Content" ObjectID="_1689706794" r:id="rId39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33A70B6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402F619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321E2D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20A7D9DA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Với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680" w:dyaOrig="285" w14:anchorId="6560E6E7">
          <v:shape id="_x0000_i1335" type="#_x0000_t75" style="width:84.55pt;height:14.25pt" o:ole="">
            <v:imagedata r:id="rId394" o:title=""/>
          </v:shape>
          <o:OLEObject Type="Embed" ProgID="Equation.DSMT4" ShapeID="_x0000_i1335" DrawAspect="Content" ObjectID="_1689706795" r:id="rId39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25D3F95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có: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4425" w:dyaOrig="615" w14:anchorId="51871ABC">
          <v:shape id="_x0000_i1336" type="#_x0000_t75" style="width:221.85pt;height:30.15pt" o:ole="">
            <v:imagedata r:id="rId396" o:title=""/>
          </v:shape>
          <o:OLEObject Type="Embed" ProgID="Equation.DSMT4" ShapeID="_x0000_i1336" DrawAspect="Content" ObjectID="_1689706796" r:id="rId39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E5D2A98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Áp dụng bất đẳng thức Cô-si cho hai số dương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660" w:dyaOrig="615" w14:anchorId="471990F0">
          <v:shape id="_x0000_i1337" type="#_x0000_t75" style="width:32.65pt;height:30.15pt" o:ole="">
            <v:imagedata r:id="rId398" o:title=""/>
          </v:shape>
          <o:OLEObject Type="Embed" ProgID="Equation.DSMT4" ShapeID="_x0000_i1337" DrawAspect="Content" ObjectID="_1689706797" r:id="rId39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và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540" w:dyaOrig="615" w14:anchorId="3ADA1D95">
          <v:shape id="_x0000_i1338" type="#_x0000_t75" style="width:26.8pt;height:30.15pt" o:ole="">
            <v:imagedata r:id="rId400" o:title=""/>
          </v:shape>
          <o:OLEObject Type="Embed" ProgID="Equation.DSMT4" ShapeID="_x0000_i1338" DrawAspect="Content" ObjectID="_1689706798" r:id="rId40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ta có: </w:t>
      </w:r>
      <w:r w:rsidRPr="00321E2D">
        <w:rPr>
          <w:rFonts w:ascii="Chu Van An" w:eastAsia="Arial" w:hAnsi="Chu Van An" w:cs="Chu Van An"/>
          <w:position w:val="-26"/>
          <w:sz w:val="24"/>
          <w:szCs w:val="24"/>
          <w:lang w:val="x-none" w:eastAsia="x-none"/>
        </w:rPr>
        <w:object w:dxaOrig="2880" w:dyaOrig="705" w14:anchorId="5CADA12A">
          <v:shape id="_x0000_i1339" type="#_x0000_t75" style="width:2in;height:35.15pt" o:ole="">
            <v:imagedata r:id="rId402" o:title=""/>
          </v:shape>
          <o:OLEObject Type="Embed" ProgID="Equation.DSMT4" ShapeID="_x0000_i1339" DrawAspect="Content" ObjectID="_1689706799" r:id="rId403"/>
        </w:objec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935" w:dyaOrig="615" w14:anchorId="0C0C9F67">
          <v:shape id="_x0000_i1340" type="#_x0000_t75" style="width:96.3pt;height:30.15pt" o:ole="">
            <v:imagedata r:id="rId404" o:title=""/>
          </v:shape>
          <o:OLEObject Type="Embed" ProgID="Equation.DSMT4" ShapeID="_x0000_i1340" DrawAspect="Content" ObjectID="_1689706800" r:id="rId405"/>
        </w:objec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3135" w:dyaOrig="615" w14:anchorId="5B4BEF69">
          <v:shape id="_x0000_i1341" type="#_x0000_t75" style="width:156.55pt;height:30.15pt" o:ole="">
            <v:imagedata r:id="rId406" o:title=""/>
          </v:shape>
          <o:OLEObject Type="Embed" ProgID="Equation.DSMT4" ShapeID="_x0000_i1341" DrawAspect="Content" ObjectID="_1689706801" r:id="rId40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737DF89" w14:textId="33556256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15" w14:anchorId="0B2C6371">
          <v:shape id="_x0000_i1342" type="#_x0000_t75" style="width:50.25pt;height:30.15pt" o:ole="">
            <v:imagedata r:id="rId408" o:title=""/>
          </v:shape>
          <o:OLEObject Type="Embed" ProgID="Equation.DSMT4" ShapeID="_x0000_i1342" DrawAspect="Content" ObjectID="_1689706802" r:id="rId40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15" w14:anchorId="40EFA6CA">
          <v:shape id="_x0000_i1343" type="#_x0000_t75" style="width:78.7pt;height:30.15pt" o:ole="">
            <v:imagedata r:id="rId410" o:title=""/>
          </v:shape>
          <o:OLEObject Type="Embed" ProgID="Equation.DSMT4" ShapeID="_x0000_i1343" DrawAspect="Content" ObjectID="_1689706803" r:id="rId41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285" w14:anchorId="44DE6AD3">
          <v:shape id="_x0000_i1344" type="#_x0000_t75" style="width:59.45pt;height:14.25pt" o:ole="">
            <v:imagedata r:id="rId412" o:title=""/>
          </v:shape>
          <o:OLEObject Type="Embed" ProgID="Equation.DSMT4" ShapeID="_x0000_i1344" DrawAspect="Content" ObjectID="_1689706804" r:id="rId41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 vì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23B4F985">
          <v:shape id="_x0000_i1345" type="#_x0000_t75" style="width:45.2pt;height:14.25pt" o:ole="">
            <v:imagedata r:id="rId414" o:title=""/>
          </v:shape>
          <o:OLEObject Type="Embed" ProgID="Equation.DSMT4" ShapeID="_x0000_i1345" DrawAspect="Content" ObjectID="_1689706805" r:id="rId41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)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70D52720">
          <v:shape id="_x0000_i1346" type="#_x0000_t75" style="width:44.35pt;height:14.25pt" o:ole="">
            <v:imagedata r:id="rId416" o:title=""/>
          </v:shape>
          <o:OLEObject Type="Embed" ProgID="Equation.DSMT4" ShapeID="_x0000_i1346" DrawAspect="Content" ObjectID="_1689706806" r:id="rId41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 thỏa mãn).</w:t>
      </w:r>
    </w:p>
    <w:p w14:paraId="6D00EFA4" w14:textId="417176FC" w:rsidR="00B73801" w:rsidRPr="00321E2D" w:rsidRDefault="00B73801" w:rsidP="00321E2D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Câu 3.</w:t>
      </w:r>
      <w:r w:rsidRPr="00321E2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 xml:space="preserve">Cho ba số không âm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00" w:dyaOrig="315" w14:anchorId="67D48E36">
          <v:shape id="_x0000_i1347" type="#_x0000_t75" style="width:30.15pt;height:15.9pt" o:ole="">
            <v:imagedata r:id="rId418" o:title=""/>
          </v:shape>
          <o:OLEObject Type="Embed" ProgID="Equation.DSMT4" ShapeID="_x0000_i1347" DrawAspect="Content" ObjectID="_1689706807" r:id="rId419"/>
        </w:object>
      </w:r>
      <w:r w:rsidRPr="00321E2D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57F6650E" w14:textId="77777777" w:rsidR="00B73801" w:rsidRPr="00321E2D" w:rsidRDefault="00B73801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b/>
          <w:color w:val="0000FF"/>
          <w:position w:val="-8"/>
          <w:sz w:val="24"/>
          <w:szCs w:val="24"/>
        </w:rPr>
        <w:object w:dxaOrig="1740" w:dyaOrig="360" w14:anchorId="6060910C">
          <v:shape id="_x0000_i1348" type="#_x0000_t75" style="width:87.05pt;height:17.6pt" o:ole="">
            <v:imagedata r:id="rId420" o:title=""/>
          </v:shape>
          <o:OLEObject Type="Embed" ProgID="Equation.DSMT4" ShapeID="_x0000_i1348" DrawAspect="Content" ObjectID="_1689706808" r:id="rId42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321E2D">
        <w:rPr>
          <w:rFonts w:ascii="Chu Van An" w:hAnsi="Chu Van An" w:cs="Chu Van An"/>
          <w:b/>
          <w:color w:val="0000FF"/>
          <w:position w:val="-8"/>
          <w:sz w:val="24"/>
          <w:szCs w:val="24"/>
        </w:rPr>
        <w:object w:dxaOrig="1740" w:dyaOrig="360" w14:anchorId="73A9549F">
          <v:shape id="_x0000_i1349" type="#_x0000_t75" style="width:87.05pt;height:17.6pt" o:ole="">
            <v:imagedata r:id="rId422" o:title=""/>
          </v:shape>
          <o:OLEObject Type="Embed" ProgID="Equation.DSMT4" ShapeID="_x0000_i1349" DrawAspect="Content" ObjectID="_1689706809" r:id="rId42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321E2D">
        <w:rPr>
          <w:rFonts w:ascii="Chu Van An" w:hAnsi="Chu Van An" w:cs="Chu Van An"/>
          <w:b/>
          <w:color w:val="0000FF"/>
          <w:position w:val="-8"/>
          <w:sz w:val="24"/>
          <w:szCs w:val="24"/>
        </w:rPr>
        <w:object w:dxaOrig="1740" w:dyaOrig="360" w14:anchorId="42203ABE">
          <v:shape id="_x0000_i1350" type="#_x0000_t75" style="width:87.05pt;height:17.6pt" o:ole="">
            <v:imagedata r:id="rId424" o:title=""/>
          </v:shape>
          <o:OLEObject Type="Embed" ProgID="Equation.DSMT4" ShapeID="_x0000_i1350" DrawAspect="Content" ObjectID="_1689706810" r:id="rId42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321E2D">
        <w:rPr>
          <w:rFonts w:ascii="Chu Van An" w:hAnsi="Chu Van An" w:cs="Chu Van An"/>
          <w:b/>
          <w:color w:val="0000FF"/>
          <w:position w:val="-8"/>
          <w:sz w:val="24"/>
          <w:szCs w:val="24"/>
        </w:rPr>
        <w:object w:dxaOrig="1740" w:dyaOrig="360" w14:anchorId="697A62EA">
          <v:shape id="_x0000_i1351" type="#_x0000_t75" style="width:87.05pt;height:17.6pt" o:ole="">
            <v:imagedata r:id="rId426" o:title=""/>
          </v:shape>
          <o:OLEObject Type="Embed" ProgID="Equation.DSMT4" ShapeID="_x0000_i1351" DrawAspect="Content" ObjectID="_1689706811" r:id="rId42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28FBB4E" w14:textId="77777777" w:rsidR="00B73801" w:rsidRPr="00321E2D" w:rsidRDefault="00B73801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F11646B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94648D7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Áp dụng bất đẳng thức côsi ta có: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3675" w:dyaOrig="630" w14:anchorId="17318753">
          <v:shape id="_x0000_i1352" type="#_x0000_t75" style="width:184.2pt;height:31.8pt" o:ole="">
            <v:imagedata r:id="rId428" o:title=""/>
          </v:shape>
          <o:OLEObject Type="Embed" ProgID="Equation.DSMT4" ShapeID="_x0000_i1352" DrawAspect="Content" ObjectID="_1689706812" r:id="rId42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8655690" w14:textId="7A95381E" w:rsidR="00B73801" w:rsidRPr="00321E2D" w:rsidRDefault="00B73801" w:rsidP="00321E2D">
      <w:pPr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Câu 4.</w:t>
      </w: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615" w:dyaOrig="255" w14:anchorId="6221263C">
          <v:shape id="_x0000_i1353" type="#_x0000_t75" style="width:30.15pt;height:12.55pt" o:ole="">
            <v:imagedata r:id="rId430" o:title=""/>
          </v:shape>
          <o:OLEObject Type="Embed" ProgID="Equation.DSMT4" ShapeID="_x0000_i1353" DrawAspect="Content" ObjectID="_1689706813" r:id="rId43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là các số thực dương thỏa mãn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3360" w:dyaOrig="330" w14:anchorId="2CC4B6A5">
          <v:shape id="_x0000_i1354" type="#_x0000_t75" style="width:168.3pt;height:16.75pt" o:ole="">
            <v:imagedata r:id="rId432" o:title=""/>
          </v:shape>
          <o:OLEObject Type="Embed" ProgID="Equation.DSMT4" ShapeID="_x0000_i1354" DrawAspect="Content" ObjectID="_1689706814" r:id="rId43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nhỏ nhất của biểu thức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1515" w:dyaOrig="330" w14:anchorId="119FB288">
          <v:shape id="_x0000_i1355" type="#_x0000_t75" style="width:76.2pt;height:16.75pt" o:ole="">
            <v:imagedata r:id="rId434" o:title=""/>
          </v:shape>
          <o:OLEObject Type="Embed" ProgID="Equation.DSMT4" ShapeID="_x0000_i1355" DrawAspect="Content" ObjectID="_1689706815" r:id="rId435"/>
        </w:object>
      </w:r>
      <w:r w:rsidRPr="00321E2D">
        <w:rPr>
          <w:rFonts w:ascii="Chu Van An" w:hAnsi="Chu Van An" w:cs="Chu Van An"/>
          <w:sz w:val="24"/>
          <w:szCs w:val="24"/>
        </w:rPr>
        <w:t>là</w:t>
      </w:r>
    </w:p>
    <w:p w14:paraId="62B6D92E" w14:textId="77777777" w:rsidR="00B73801" w:rsidRPr="00321E2D" w:rsidRDefault="00B73801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color w:val="000000"/>
          <w:position w:val="-12"/>
          <w:sz w:val="24"/>
          <w:szCs w:val="24"/>
        </w:rPr>
        <w:object w:dxaOrig="480" w:dyaOrig="375" w14:anchorId="3690D609">
          <v:shape id="_x0000_i1356" type="#_x0000_t75" style="width:24.3pt;height:19.25pt" o:ole="">
            <v:imagedata r:id="rId436" o:title=""/>
          </v:shape>
          <o:OLEObject Type="Embed" ProgID="Equation.DSMT4" ShapeID="_x0000_i1356" DrawAspect="Content" ObjectID="_1689706816" r:id="rId437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180" w:dyaOrig="270" w14:anchorId="6D6FEDCF">
          <v:shape id="_x0000_i1357" type="#_x0000_t75" style="width:9.2pt;height:12.55pt" o:ole="">
            <v:imagedata r:id="rId438" o:title=""/>
          </v:shape>
          <o:OLEObject Type="Embed" ProgID="Equation.DSMT4" ShapeID="_x0000_i1357" DrawAspect="Content" ObjectID="_1689706817" r:id="rId439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321E2D">
        <w:rPr>
          <w:rFonts w:ascii="Chu Van An" w:hAnsi="Chu Van An" w:cs="Chu Van An"/>
          <w:color w:val="000000"/>
          <w:position w:val="-12"/>
          <w:sz w:val="24"/>
          <w:szCs w:val="24"/>
        </w:rPr>
        <w:object w:dxaOrig="480" w:dyaOrig="375" w14:anchorId="7A031688">
          <v:shape id="_x0000_i1358" type="#_x0000_t75" style="width:24.3pt;height:19.25pt" o:ole="">
            <v:imagedata r:id="rId440" o:title=""/>
          </v:shape>
          <o:OLEObject Type="Embed" ProgID="Equation.DSMT4" ShapeID="_x0000_i1358" DrawAspect="Content" ObjectID="_1689706818" r:id="rId441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321E2D">
        <w:rPr>
          <w:rFonts w:ascii="Chu Van An" w:hAnsi="Chu Van An" w:cs="Chu Van An"/>
          <w:color w:val="000000"/>
          <w:position w:val="-10"/>
          <w:sz w:val="24"/>
          <w:szCs w:val="24"/>
        </w:rPr>
        <w:object w:dxaOrig="495" w:dyaOrig="360" w14:anchorId="638454D1">
          <v:shape id="_x0000_i1359" type="#_x0000_t75" style="width:24.3pt;height:17.6pt" o:ole="">
            <v:imagedata r:id="rId442" o:title=""/>
          </v:shape>
          <o:OLEObject Type="Embed" ProgID="Equation.DSMT4" ShapeID="_x0000_i1359" DrawAspect="Content" ObjectID="_1689706819" r:id="rId443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BB6B81E" w14:textId="77777777" w:rsidR="00B73801" w:rsidRPr="00321E2D" w:rsidRDefault="00B73801" w:rsidP="00321E2D">
      <w:pPr>
        <w:spacing w:line="240" w:lineRule="auto"/>
        <w:ind w:left="992" w:hanging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BC21AC8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08A5A39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có: </w:t>
      </w:r>
      <w:r w:rsidRPr="00321E2D">
        <w:rPr>
          <w:rFonts w:ascii="Chu Van An" w:hAnsi="Chu Van An" w:cs="Chu Van An"/>
          <w:color w:val="000000"/>
          <w:position w:val="-10"/>
          <w:sz w:val="24"/>
          <w:szCs w:val="24"/>
        </w:rPr>
        <w:object w:dxaOrig="3450" w:dyaOrig="330" w14:anchorId="66B6C80A">
          <v:shape id="_x0000_i1360" type="#_x0000_t75" style="width:171.65pt;height:16.75pt" o:ole="">
            <v:imagedata r:id="rId444" o:title=""/>
          </v:shape>
          <o:OLEObject Type="Embed" ProgID="Equation.DSMT4" ShapeID="_x0000_i1360" DrawAspect="Content" ObjectID="_1689706820" r:id="rId445"/>
        </w:object>
      </w:r>
    </w:p>
    <w:p w14:paraId="06B4284F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color w:val="000000"/>
          <w:position w:val="-12"/>
          <w:sz w:val="24"/>
          <w:szCs w:val="24"/>
        </w:rPr>
        <w:object w:dxaOrig="3750" w:dyaOrig="375" w14:anchorId="0D2519FA">
          <v:shape id="_x0000_i1361" type="#_x0000_t75" style="width:188.35pt;height:19.25pt" o:ole="">
            <v:imagedata r:id="rId446" o:title=""/>
          </v:shape>
          <o:OLEObject Type="Embed" ProgID="Equation.DSMT4" ShapeID="_x0000_i1361" DrawAspect="Content" ObjectID="_1689706821" r:id="rId447"/>
        </w:object>
      </w:r>
    </w:p>
    <w:p w14:paraId="487B0BE1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3120" w:dyaOrig="330" w14:anchorId="63624656">
          <v:shape id="_x0000_i1362" type="#_x0000_t75" style="width:156.55pt;height:16.75pt" o:ole="">
            <v:imagedata r:id="rId448" o:title=""/>
          </v:shape>
          <o:OLEObject Type="Embed" ProgID="Equation.DSMT4" ShapeID="_x0000_i1362" DrawAspect="Content" ObjectID="_1689706822" r:id="rId449"/>
        </w:object>
      </w:r>
    </w:p>
    <w:p w14:paraId="3383A4E2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color w:val="000000"/>
          <w:position w:val="-30"/>
          <w:sz w:val="24"/>
          <w:szCs w:val="24"/>
        </w:rPr>
        <w:object w:dxaOrig="4095" w:dyaOrig="735" w14:anchorId="4C314C20">
          <v:shape id="_x0000_i1363" type="#_x0000_t75" style="width:204.3pt;height:36.85pt" o:ole="">
            <v:imagedata r:id="rId450" o:title=""/>
          </v:shape>
          <o:OLEObject Type="Embed" ProgID="Equation.DSMT4" ShapeID="_x0000_i1363" DrawAspect="Content" ObjectID="_1689706823" r:id="rId451"/>
        </w:object>
      </w:r>
    </w:p>
    <w:p w14:paraId="5C594C64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color w:val="000000"/>
          <w:position w:val="-26"/>
          <w:sz w:val="24"/>
          <w:szCs w:val="24"/>
        </w:rPr>
        <w:object w:dxaOrig="3465" w:dyaOrig="660" w14:anchorId="1A423D45">
          <v:shape id="_x0000_i1364" type="#_x0000_t75" style="width:173.3pt;height:32.65pt" o:ole="">
            <v:imagedata r:id="rId452" o:title=""/>
          </v:shape>
          <o:OLEObject Type="Embed" ProgID="Equation.DSMT4" ShapeID="_x0000_i1364" DrawAspect="Content" ObjectID="_1689706824" r:id="rId453"/>
        </w:object>
      </w:r>
    </w:p>
    <w:p w14:paraId="38779571" w14:textId="460ABAE0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465" w:dyaOrig="255" w14:anchorId="7A354B24">
          <v:shape id="_x0000_i1365" type="#_x0000_t75" style="width:23.45pt;height:12.55pt" o:ole="">
            <v:imagedata r:id="rId454" o:title=""/>
          </v:shape>
          <o:OLEObject Type="Embed" ProgID="Equation.DSMT4" ShapeID="_x0000_i1365" DrawAspect="Content" ObjectID="_1689706825" r:id="rId45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xảy ra khi </w:t>
      </w:r>
      <w:r w:rsidRPr="00321E2D">
        <w:rPr>
          <w:rFonts w:ascii="Chu Van An" w:hAnsi="Chu Van An" w:cs="Chu Van An"/>
          <w:color w:val="000000"/>
          <w:position w:val="-32"/>
          <w:sz w:val="24"/>
          <w:szCs w:val="24"/>
        </w:rPr>
        <w:object w:dxaOrig="4770" w:dyaOrig="795" w14:anchorId="6990A46E">
          <v:shape id="_x0000_i1366" type="#_x0000_t75" style="width:238.6pt;height:40.2pt" o:ole="">
            <v:imagedata r:id="rId456" o:title=""/>
          </v:shape>
          <o:OLEObject Type="Embed" ProgID="Equation.DSMT4" ShapeID="_x0000_i1366" DrawAspect="Content" ObjectID="_1689706826" r:id="rId457"/>
        </w:object>
      </w:r>
    </w:p>
    <w:p w14:paraId="0FF0FD5E" w14:textId="3DDEECDB" w:rsidR="005B34D2" w:rsidRPr="00321E2D" w:rsidRDefault="005B34D2" w:rsidP="00321E2D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Câu 5. </w:t>
      </w:r>
      <w:r w:rsidRPr="00321E2D">
        <w:rPr>
          <w:rFonts w:ascii="Chu Van An" w:hAnsi="Chu Van An" w:cs="Chu Van An"/>
          <w:sz w:val="24"/>
          <w:szCs w:val="24"/>
        </w:rPr>
        <w:t xml:space="preserve">Với hai số </w:t>
      </w:r>
      <w:r w:rsidRPr="00321E2D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0EABD77E">
          <v:shape id="_x0000_i1367" type="#_x0000_t75" style="width:27.65pt;height:14.25pt" o:ole="">
            <v:imagedata r:id="rId458" o:title=""/>
          </v:shape>
          <o:OLEObject Type="Embed" ProgID="Equation.DSMT4" ShapeID="_x0000_i1367" DrawAspect="Content" ObjectID="_1689706827" r:id="rId45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Arial" w:hAnsi="Chu Van An" w:cs="Chu Van An"/>
          <w:position w:val="-10"/>
          <w:sz w:val="24"/>
          <w:szCs w:val="24"/>
        </w:rPr>
        <w:object w:dxaOrig="570" w:dyaOrig="330" w14:anchorId="7176B112">
          <v:shape id="_x0000_i1368" type="#_x0000_t75" style="width:27.65pt;height:16.75pt" o:ole="">
            <v:imagedata r:id="rId460" o:title=""/>
          </v:shape>
          <o:OLEObject Type="Embed" ProgID="Equation.DSMT4" ShapeID="_x0000_i1368" DrawAspect="Content" ObjectID="_1689706828" r:id="rId46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</w:t>
      </w:r>
      <w:r w:rsidRPr="00321E2D">
        <w:rPr>
          <w:rFonts w:ascii="Chu Van An" w:eastAsia="Arial" w:hAnsi="Chu Van An" w:cs="Chu Van An"/>
          <w:position w:val="-10"/>
          <w:sz w:val="24"/>
          <w:szCs w:val="24"/>
        </w:rPr>
        <w:object w:dxaOrig="780" w:dyaOrig="330" w14:anchorId="7173F77F">
          <v:shape id="_x0000_i1369" type="#_x0000_t75" style="width:39.35pt;height:16.75pt" o:ole="">
            <v:imagedata r:id="rId462" o:title=""/>
          </v:shape>
          <o:OLEObject Type="Embed" ProgID="Equation.DSMT4" ShapeID="_x0000_i1369" DrawAspect="Content" ObjectID="_1689706829" r:id="rId46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bất đẳng thức nào sau đây đúng với mọi </w:t>
      </w:r>
      <w:r w:rsidRPr="00321E2D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08EABC00">
          <v:shape id="_x0000_i1370" type="#_x0000_t75" style="width:27.65pt;height:14.25pt" o:ole="">
            <v:imagedata r:id="rId458" o:title=""/>
          </v:shape>
          <o:OLEObject Type="Embed" ProgID="Equation.DSMT4" ShapeID="_x0000_i1370" DrawAspect="Content" ObjectID="_1689706830" r:id="rId46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Arial" w:hAnsi="Chu Van An" w:cs="Chu Van An"/>
          <w:position w:val="-10"/>
          <w:sz w:val="24"/>
          <w:szCs w:val="24"/>
        </w:rPr>
        <w:object w:dxaOrig="570" w:dyaOrig="330" w14:anchorId="303AFF07">
          <v:shape id="_x0000_i1371" type="#_x0000_t75" style="width:27.65pt;height:16.75pt" o:ole="">
            <v:imagedata r:id="rId460" o:title=""/>
          </v:shape>
          <o:OLEObject Type="Embed" ProgID="Equation.DSMT4" ShapeID="_x0000_i1371" DrawAspect="Content" ObjectID="_1689706831" r:id="rId465"/>
        </w:object>
      </w:r>
      <w:r w:rsidRPr="00321E2D">
        <w:rPr>
          <w:rFonts w:ascii="Chu Van An" w:hAnsi="Chu Van An" w:cs="Chu Van An"/>
          <w:sz w:val="24"/>
          <w:szCs w:val="24"/>
        </w:rPr>
        <w:t>?</w:t>
      </w:r>
    </w:p>
    <w:p w14:paraId="2B34B865" w14:textId="77777777" w:rsidR="005B34D2" w:rsidRPr="00321E2D" w:rsidRDefault="005B34D2" w:rsidP="00321E2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990" w:dyaOrig="330" w14:anchorId="62567DC4">
          <v:shape id="_x0000_i1372" type="#_x0000_t75" style="width:49.4pt;height:16.75pt" o:ole="">
            <v:imagedata r:id="rId466" o:title=""/>
          </v:shape>
          <o:OLEObject Type="Embed" ProgID="Equation.DSMT4" ShapeID="_x0000_i1372" DrawAspect="Content" ObjectID="_1689706832" r:id="rId46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990" w:dyaOrig="330" w14:anchorId="2B23BA52">
          <v:shape id="_x0000_i1373" type="#_x0000_t75" style="width:49.4pt;height:16.75pt" o:ole="">
            <v:imagedata r:id="rId468" o:title=""/>
          </v:shape>
          <o:OLEObject Type="Embed" ProgID="Equation.DSMT4" ShapeID="_x0000_i1373" DrawAspect="Content" ObjectID="_1689706833" r:id="rId46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990" w:dyaOrig="330" w14:anchorId="14AFA7C5">
          <v:shape id="_x0000_i1374" type="#_x0000_t75" style="width:49.4pt;height:16.75pt" o:ole="">
            <v:imagedata r:id="rId470" o:title=""/>
          </v:shape>
          <o:OLEObject Type="Embed" ProgID="Equation.DSMT4" ShapeID="_x0000_i1374" DrawAspect="Content" ObjectID="_1689706834" r:id="rId47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Arial" w:hAnsi="Chu Van An" w:cs="Chu Van An"/>
          <w:position w:val="-28"/>
          <w:sz w:val="24"/>
          <w:szCs w:val="24"/>
          <w:lang w:val="x-none" w:eastAsia="x-none"/>
        </w:rPr>
        <w:object w:dxaOrig="1395" w:dyaOrig="735" w14:anchorId="31C3EB16">
          <v:shape id="_x0000_i1375" type="#_x0000_t75" style="width:70.35pt;height:36.85pt" o:ole="">
            <v:imagedata r:id="rId472" o:title=""/>
          </v:shape>
          <o:OLEObject Type="Embed" ProgID="Equation.DSMT4" ShapeID="_x0000_i1375" DrawAspect="Content" ObjectID="_1689706835" r:id="rId47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092CBD7" w14:textId="77777777" w:rsidR="005B34D2" w:rsidRPr="00321E2D" w:rsidRDefault="005B34D2" w:rsidP="00321E2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3AA2C615" w14:textId="77777777" w:rsidR="005B34D2" w:rsidRPr="00321E2D" w:rsidRDefault="005B34D2" w:rsidP="00321E2D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1195D857" w14:textId="77777777" w:rsidR="005B34D2" w:rsidRPr="00321E2D" w:rsidRDefault="005B34D2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Áp dụng bất đẳng thức Cô – si cho hai số không âm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95" w:dyaOrig="210" w14:anchorId="441E7F83">
          <v:shape id="_x0000_i1376" type="#_x0000_t75" style="width:9.2pt;height:10.05pt" o:ole="">
            <v:imagedata r:id="rId474" o:title=""/>
          </v:shape>
          <o:OLEObject Type="Embed" ProgID="Equation.DSMT4" ShapeID="_x0000_i1376" DrawAspect="Content" ObjectID="_1689706836" r:id="rId47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210" w:dyaOrig="255" w14:anchorId="610E9A3B">
          <v:shape id="_x0000_i1377" type="#_x0000_t75" style="width:10.05pt;height:12.55pt" o:ole="">
            <v:imagedata r:id="rId476" o:title=""/>
          </v:shape>
          <o:OLEObject Type="Embed" ProgID="Equation.DSMT4" ShapeID="_x0000_i1377" DrawAspect="Content" ObjectID="_1689706837" r:id="rId47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ta có </w:t>
      </w:r>
      <w:r w:rsidRPr="00321E2D">
        <w:rPr>
          <w:rFonts w:ascii="Chu Van An" w:eastAsia="Arial" w:hAnsi="Chu Van An" w:cs="Chu Van An"/>
          <w:position w:val="-12"/>
          <w:sz w:val="24"/>
          <w:szCs w:val="24"/>
          <w:lang w:val="x-none" w:eastAsia="x-none"/>
        </w:rPr>
        <w:object w:dxaOrig="2625" w:dyaOrig="405" w14:anchorId="083FBAE1">
          <v:shape id="_x0000_i1378" type="#_x0000_t75" style="width:131.45pt;height:20.1pt" o:ole="">
            <v:imagedata r:id="rId478" o:title=""/>
          </v:shape>
          <o:OLEObject Type="Embed" ProgID="Equation.DSMT4" ShapeID="_x0000_i1378" DrawAspect="Content" ObjectID="_1689706838" r:id="rId47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54133E6" w14:textId="5824359E" w:rsidR="00121752" w:rsidRDefault="00121752" w:rsidP="00321E2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15"/>
        <w:gridCol w:w="4995"/>
      </w:tblGrid>
      <w:tr w:rsidR="001E2F3D" w:rsidRPr="00896070" w14:paraId="4B6A8F7F" w14:textId="77777777" w:rsidTr="001E2F3D">
        <w:tc>
          <w:tcPr>
            <w:tcW w:w="6057" w:type="dxa"/>
            <w:shd w:val="clear" w:color="auto" w:fill="auto"/>
          </w:tcPr>
          <w:p w14:paraId="71192A50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Với mọi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5E389ABA">
                <v:shape id="_x0000_i7267" type="#_x0000_t75" style="width:27.65pt;height:14.25pt" o:ole="">
                  <v:imagedata r:id="rId480" o:title=""/>
                </v:shape>
                <o:OLEObject Type="Embed" ProgID="Equation.DSMT4" ShapeID="_x0000_i7267" DrawAspect="Content" ObjectID="_1689706839" r:id="rId48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40" w:dyaOrig="285" w14:anchorId="3C94BB25">
                <v:shape id="_x0000_i7268" type="#_x0000_t75" style="width:26.8pt;height:14.25pt" o:ole="">
                  <v:imagedata r:id="rId482" o:title=""/>
                </v:shape>
                <o:OLEObject Type="Embed" ProgID="Equation.DSMT4" ShapeID="_x0000_i7268" DrawAspect="Content" ObjectID="_1689706840" r:id="rId48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 Câu nào sau đây là đúng?</w:t>
            </w:r>
          </w:p>
          <w:p w14:paraId="6D79276F" w14:textId="77777777" w:rsidR="001E2F3D" w:rsidRPr="00896070" w:rsidRDefault="001E2F3D" w:rsidP="00DF04C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Arial" w:hAnsi="Chu Van An" w:cs="Chu Van An"/>
                <w:position w:val="-8"/>
                <w:sz w:val="24"/>
                <w:szCs w:val="24"/>
                <w:lang w:val="x-none" w:eastAsia="x-none"/>
              </w:rPr>
              <w:object w:dxaOrig="1380" w:dyaOrig="345" w14:anchorId="30DC600C">
                <v:shape id="_x0000_i7269" type="#_x0000_t75" style="width:69.5pt;height:16.75pt" o:ole="">
                  <v:imagedata r:id="rId484" o:title=""/>
                </v:shape>
                <o:OLEObject Type="Embed" ProgID="Equation.DSMT4" ShapeID="_x0000_i7269" DrawAspect="Content" ObjectID="_1689706841" r:id="rId48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Arial" w:hAnsi="Chu Van An" w:cs="Chu Van An"/>
                <w:position w:val="-24"/>
                <w:sz w:val="24"/>
                <w:szCs w:val="24"/>
                <w:lang w:val="x-none" w:eastAsia="x-none"/>
              </w:rPr>
              <w:object w:dxaOrig="960" w:dyaOrig="615" w14:anchorId="115D6B87">
                <v:shape id="_x0000_i7270" type="#_x0000_t75" style="width:47.7pt;height:30.15pt" o:ole="">
                  <v:imagedata r:id="rId486" o:title=""/>
                </v:shape>
                <o:OLEObject Type="Embed" ProgID="Equation.DSMT4" ShapeID="_x0000_i7270" DrawAspect="Content" ObjectID="_1689706842" r:id="rId48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EACE93" w14:textId="77777777" w:rsidR="001E2F3D" w:rsidRPr="00896070" w:rsidRDefault="001E2F3D" w:rsidP="00DF04C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Arial" w:hAnsi="Chu Van An" w:cs="Chu Van An"/>
                <w:position w:val="-24"/>
                <w:sz w:val="24"/>
                <w:szCs w:val="24"/>
                <w:lang w:val="x-none" w:eastAsia="x-none"/>
              </w:rPr>
              <w:object w:dxaOrig="1275" w:dyaOrig="615" w14:anchorId="47F2D23D">
                <v:shape id="_x0000_i7271" type="#_x0000_t75" style="width:63.65pt;height:30.15pt" o:ole="">
                  <v:imagedata r:id="rId488" o:title=""/>
                </v:shape>
                <o:OLEObject Type="Embed" ProgID="Equation.DSMT4" ShapeID="_x0000_i7271" DrawAspect="Content" ObjectID="_1689706843" r:id="rId48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Arial" w:hAnsi="Chu Van An" w:cs="Chu Van An"/>
                <w:position w:val="-24"/>
                <w:sz w:val="24"/>
                <w:szCs w:val="24"/>
                <w:lang w:val="x-none" w:eastAsia="x-none"/>
              </w:rPr>
              <w:object w:dxaOrig="1365" w:dyaOrig="585" w14:anchorId="497850D7">
                <v:shape id="_x0000_i7272" type="#_x0000_t75" style="width:67.8pt;height:29.3pt" o:ole="">
                  <v:imagedata r:id="rId490" o:title=""/>
                </v:shape>
                <o:OLEObject Type="Embed" ProgID="Equation.DSMT4" ShapeID="_x0000_i7272" DrawAspect="Content" ObjectID="_1689706844" r:id="rId49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03C3FA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D82413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90C83F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02F8249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9A5DF0B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2D28174C" w14:textId="77777777" w:rsidTr="001E2F3D">
        <w:tc>
          <w:tcPr>
            <w:tcW w:w="6057" w:type="dxa"/>
            <w:shd w:val="clear" w:color="auto" w:fill="auto"/>
          </w:tcPr>
          <w:p w14:paraId="520FE78F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2:</w: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các số </w:t>
            </w:r>
            <w:r w:rsidRPr="00896070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095" w:dyaOrig="315" w14:anchorId="27C22A6A">
                <v:shape id="_x0000_i7273" type="#_x0000_t75" style="width:55.25pt;height:15.9pt" o:ole="">
                  <v:imagedata r:id="rId492" o:title=""/>
                </v:shape>
                <o:OLEObject Type="Embed" ProgID="Equation.DSMT4" ShapeID="_x0000_i7273" DrawAspect="Content" ObjectID="_1689706845" r:id="rId49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645" w:dyaOrig="285" w14:anchorId="5EE1E3F8">
                <v:shape id="_x0000_i7274" type="#_x0000_t75" style="width:31.8pt;height:14.25pt" o:ole="">
                  <v:imagedata r:id="rId494" o:title=""/>
                </v:shape>
                <o:OLEObject Type="Embed" ProgID="Equation.DSMT4" ShapeID="_x0000_i7274" DrawAspect="Content" ObjectID="_1689706846" r:id="rId49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Mệnh đề nào sau đây </w:t>
            </w:r>
            <w:r w:rsidRPr="00896070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đúng</w: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</w:p>
          <w:p w14:paraId="47332C6B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200" w:dyaOrig="285" w14:anchorId="1AF39B87">
                <v:shape id="_x0000_i7275" type="#_x0000_t75" style="width:59.45pt;height:14.25pt" o:ole="">
                  <v:imagedata r:id="rId496" o:title=""/>
                </v:shape>
                <o:OLEObject Type="Embed" ProgID="Equation.DSMT4" ShapeID="_x0000_i7275" DrawAspect="Content" ObjectID="_1689706847" r:id="rId49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885" w:dyaOrig="285" w14:anchorId="0EA25C3E">
                <v:shape id="_x0000_i7276" type="#_x0000_t75" style="width:44.35pt;height:14.25pt" o:ole="">
                  <v:imagedata r:id="rId498" o:title=""/>
                </v:shape>
                <o:OLEObject Type="Embed" ProgID="Equation.DSMT4" ShapeID="_x0000_i7276" DrawAspect="Content" ObjectID="_1689706848" r:id="rId49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13BEC0D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200" w:dyaOrig="285" w14:anchorId="05B973F8">
                <v:shape id="_x0000_i7277" type="#_x0000_t75" style="width:59.45pt;height:14.25pt" o:ole="">
                  <v:imagedata r:id="rId500" o:title=""/>
                </v:shape>
                <o:OLEObject Type="Embed" ProgID="Equation.DSMT4" ShapeID="_x0000_i7277" DrawAspect="Content" ObjectID="_1689706849" r:id="rId50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900" w:dyaOrig="285" w14:anchorId="36A2A279">
                <v:shape id="_x0000_i7278" type="#_x0000_t75" style="width:45.2pt;height:14.25pt" o:ole="">
                  <v:imagedata r:id="rId502" o:title=""/>
                </v:shape>
                <o:OLEObject Type="Embed" ProgID="Equation.DSMT4" ShapeID="_x0000_i7278" DrawAspect="Content" ObjectID="_1689706850" r:id="rId50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2DB66C5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7602684F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568893F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6661B1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62B1096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68614F9C" w14:textId="77777777" w:rsidTr="001E2F3D">
        <w:tc>
          <w:tcPr>
            <w:tcW w:w="6057" w:type="dxa"/>
            <w:shd w:val="clear" w:color="auto" w:fill="auto"/>
          </w:tcPr>
          <w:p w14:paraId="7612790D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số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83FCA56">
                <v:shape id="_x0000_i7279" type="#_x0000_t75" style="width:27.65pt;height:14.25pt" o:ole="">
                  <v:imagedata r:id="rId504" o:title=""/>
                </v:shape>
                <o:OLEObject Type="Embed" ProgID="Equation.DSMT4" ShapeID="_x0000_i7279" DrawAspect="Content" ObjectID="_1689706851" r:id="rId50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, khẳng định nào trong các khẳng định sau là đúng?</w:t>
            </w:r>
          </w:p>
          <w:p w14:paraId="3DBADBA3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95" w:dyaOrig="600" w14:anchorId="6241F891">
                <v:shape id="_x0000_i7280" type="#_x0000_t75" style="width:55.25pt;height:30.15pt" o:ole="">
                  <v:imagedata r:id="rId506" o:title=""/>
                </v:shape>
                <o:OLEObject Type="Embed" ProgID="Equation.DSMT4" ShapeID="_x0000_i7280" DrawAspect="Content" ObjectID="_1689706852" r:id="rId50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00" w:dyaOrig="600" w14:anchorId="17E9BCC7">
                <v:shape id="_x0000_i7281" type="#_x0000_t75" style="width:59.45pt;height:30.15pt" o:ole="">
                  <v:imagedata r:id="rId508" o:title=""/>
                </v:shape>
                <o:OLEObject Type="Embed" ProgID="Equation.DSMT4" ShapeID="_x0000_i7281" DrawAspect="Content" ObjectID="_1689706853" r:id="rId50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88D60E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00" w:dyaOrig="600" w14:anchorId="7CFBD98F">
                <v:shape id="_x0000_i7282" type="#_x0000_t75" style="width:59.45pt;height:30.15pt" o:ole="">
                  <v:imagedata r:id="rId510" o:title=""/>
                </v:shape>
                <o:OLEObject Type="Embed" ProgID="Equation.DSMT4" ShapeID="_x0000_i7282" DrawAspect="Content" ObjectID="_1689706854" r:id="rId51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26"/>
                <w:sz w:val="24"/>
                <w:szCs w:val="24"/>
              </w:rPr>
              <w:object w:dxaOrig="1560" w:dyaOrig="675" w14:anchorId="64D636C9">
                <v:shape id="_x0000_i7283" type="#_x0000_t75" style="width:77.85pt;height:34.35pt" o:ole="">
                  <v:imagedata r:id="rId512" o:title=""/>
                </v:shape>
                <o:OLEObject Type="Embed" ProgID="Equation.DSMT4" ShapeID="_x0000_i7283" DrawAspect="Content" ObjectID="_1689706855" r:id="rId51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88A8C2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25BEF3D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99E59E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AEAB221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8C067F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1F919903" w14:textId="77777777" w:rsidTr="001E2F3D">
        <w:tc>
          <w:tcPr>
            <w:tcW w:w="6057" w:type="dxa"/>
            <w:shd w:val="clear" w:color="auto" w:fill="auto"/>
          </w:tcPr>
          <w:p w14:paraId="78380E8D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Với mọi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70" w14:anchorId="0900B655">
                <v:shape id="_x0000_i7284" type="#_x0000_t75" style="width:29.3pt;height:12.55pt" o:ole="">
                  <v:imagedata r:id="rId514" o:title=""/>
                </v:shape>
                <o:OLEObject Type="Embed" ProgID="Equation.DSMT4" ShapeID="_x0000_i7284" DrawAspect="Content" ObjectID="_1689706856" r:id="rId51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7B5F9146">
                <v:shape id="_x0000_i7285" type="#_x0000_t75" style="width:27.65pt;height:12.55pt" o:ole="">
                  <v:imagedata r:id="rId516" o:title=""/>
                </v:shape>
                <o:OLEObject Type="Embed" ProgID="Equation.DSMT4" ShapeID="_x0000_i7285" DrawAspect="Content" ObjectID="_1689706857" r:id="rId51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 Câu nào dưới đây là đúng?</w:t>
            </w:r>
          </w:p>
          <w:p w14:paraId="1993333B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896070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380" w:dyaOrig="345" w14:anchorId="1C5525B0">
                <v:shape id="_x0000_i7286" type="#_x0000_t75" style="width:69.5pt;height:16.75pt" o:ole="">
                  <v:imagedata r:id="rId518" o:title=""/>
                </v:shape>
                <o:OLEObject Type="Embed" ProgID="Equation.DSMT4" ShapeID="_x0000_i7286" DrawAspect="Content" ObjectID="_1689706858" r:id="rId51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975" w:dyaOrig="600" w14:anchorId="0993A323">
                <v:shape id="_x0000_i7287" type="#_x0000_t75" style="width:48.55pt;height:30.15pt" o:ole="">
                  <v:imagedata r:id="rId520" o:title=""/>
                </v:shape>
                <o:OLEObject Type="Embed" ProgID="Equation.DSMT4" ShapeID="_x0000_i7287" DrawAspect="Content" ObjectID="_1689706859" r:id="rId52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212996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290" w:dyaOrig="600" w14:anchorId="7FE63327">
                <v:shape id="_x0000_i7288" type="#_x0000_t75" style="width:64.45pt;height:30.15pt" o:ole="">
                  <v:imagedata r:id="rId522" o:title=""/>
                </v:shape>
                <o:OLEObject Type="Embed" ProgID="Equation.DSMT4" ShapeID="_x0000_i7288" DrawAspect="Content" ObjectID="_1689706860" r:id="rId52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395" w:dyaOrig="600" w14:anchorId="3D455D46">
                <v:shape id="_x0000_i7289" type="#_x0000_t75" style="width:70.35pt;height:30.15pt" o:ole="">
                  <v:imagedata r:id="rId524" o:title=""/>
                </v:shape>
                <o:OLEObject Type="Embed" ProgID="Equation.DSMT4" ShapeID="_x0000_i7289" DrawAspect="Content" ObjectID="_1689706861" r:id="rId52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454072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9C65743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290E9D4D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0B5656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9FFA60A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369390F3" w14:textId="77777777" w:rsidTr="001E2F3D">
        <w:tc>
          <w:tcPr>
            <w:tcW w:w="6057" w:type="dxa"/>
            <w:shd w:val="clear" w:color="auto" w:fill="auto"/>
          </w:tcPr>
          <w:p w14:paraId="2FA7D797" w14:textId="77777777" w:rsidR="001E2F3D" w:rsidRPr="00896070" w:rsidRDefault="001E2F3D" w:rsidP="00DF04C8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Tìm giá trị nhỏ nhất của biểu thức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75" w:dyaOrig="615" w14:anchorId="291814E2">
                <v:shape id="_x0000_i7290" type="#_x0000_t75" style="width:78.7pt;height:30.15pt" o:ole="">
                  <v:imagedata r:id="rId526" o:title=""/>
                </v:shape>
                <o:OLEObject Type="Embed" ProgID="Equation.DSMT4" ShapeID="_x0000_i7290" DrawAspect="Content" ObjectID="_1689706862" r:id="rId52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1BE5DC66">
                <v:shape id="_x0000_i7291" type="#_x0000_t75" style="width:34.35pt;height:14.25pt" o:ole="">
                  <v:imagedata r:id="rId528" o:title=""/>
                </v:shape>
                <o:OLEObject Type="Embed" ProgID="Equation.DSMT4" ShapeID="_x0000_i7291" DrawAspect="Content" ObjectID="_1689706863" r:id="rId52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068AFB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5C44F4AB">
                <v:shape id="_x0000_i7292" type="#_x0000_t75" style="width:9.2pt;height:12.55pt" o:ole="">
                  <v:imagedata r:id="rId530" o:title=""/>
                </v:shape>
                <o:OLEObject Type="Embed" ProgID="Equation.DSMT4" ShapeID="_x0000_i7292" DrawAspect="Content" ObjectID="_1689706864" r:id="rId53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5C6B2620">
                <v:shape id="_x0000_i7293" type="#_x0000_t75" style="width:9.2pt;height:12.55pt" o:ole="">
                  <v:imagedata r:id="rId532" o:title=""/>
                </v:shape>
                <o:OLEObject Type="Embed" ProgID="Equation.DSMT4" ShapeID="_x0000_i7293" DrawAspect="Content" ObjectID="_1689706865" r:id="rId53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15A289F2">
                <v:shape id="_x0000_i7294" type="#_x0000_t75" style="width:9.2pt;height:14.25pt" o:ole="">
                  <v:imagedata r:id="rId534" o:title=""/>
                </v:shape>
                <o:OLEObject Type="Embed" ProgID="Equation.DSMT4" ShapeID="_x0000_i7294" DrawAspect="Content" ObjectID="_1689706866" r:id="rId535"/>
              </w:objec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300" w:dyaOrig="255" w14:anchorId="1792C71B">
                <v:shape id="_x0000_i7295" type="#_x0000_t75" style="width:15.05pt;height:12.55pt" o:ole="">
                  <v:imagedata r:id="rId536" o:title=""/>
                </v:shape>
                <o:OLEObject Type="Embed" ProgID="Equation.DSMT4" ShapeID="_x0000_i7295" DrawAspect="Content" ObjectID="_1689706867" r:id="rId53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0E91D4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04FD594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6566B3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C5C94F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6CCB6F4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4943FF2F" w14:textId="77777777" w:rsidTr="001E2F3D">
        <w:tc>
          <w:tcPr>
            <w:tcW w:w="6057" w:type="dxa"/>
            <w:shd w:val="clear" w:color="auto" w:fill="auto"/>
          </w:tcPr>
          <w:p w14:paraId="562C79BE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Giá trị nhỏ nhất của hàm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80" w:dyaOrig="615" w14:anchorId="74ED2781">
                <v:shape id="_x0000_i7296" type="#_x0000_t75" style="width:84.55pt;height:30.15pt" o:ole="">
                  <v:imagedata r:id="rId538" o:title=""/>
                </v:shape>
                <o:OLEObject Type="Embed" ProgID="Equation.DSMT4" ShapeID="_x0000_i7296" DrawAspect="Content" ObjectID="_1689706868" r:id="rId53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491171C1">
                <v:shape id="_x0000_i7297" type="#_x0000_t75" style="width:27.65pt;height:14.25pt" o:ole="">
                  <v:imagedata r:id="rId540" o:title=""/>
                </v:shape>
                <o:OLEObject Type="Embed" ProgID="Equation.DSMT4" ShapeID="_x0000_i7297" DrawAspect="Content" ObjectID="_1689706869" r:id="rId54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03474219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735" w:dyaOrig="375" w14:anchorId="3D45D68D">
                <v:shape id="_x0000_i7298" type="#_x0000_t75" style="width:36.85pt;height:19.25pt" o:ole="">
                  <v:imagedata r:id="rId542" o:title=""/>
                </v:shape>
                <o:OLEObject Type="Embed" ProgID="Equation.DSMT4" ShapeID="_x0000_i7298" DrawAspect="Content" ObjectID="_1689706870" r:id="rId543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B44A61B">
                <v:shape id="_x0000_i7299" type="#_x0000_t75" style="width:27.65pt;height:14.25pt" o:ole="">
                  <v:imagedata r:id="rId544" o:title=""/>
                </v:shape>
                <o:OLEObject Type="Embed" ProgID="Equation.DSMT4" ShapeID="_x0000_i7299" DrawAspect="Content" ObjectID="_1689706871" r:id="rId545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735" w:dyaOrig="375" w14:anchorId="53A52D34">
                <v:shape id="_x0000_i7300" type="#_x0000_t75" style="width:36.85pt;height:19.25pt" o:ole="">
                  <v:imagedata r:id="rId546" o:title=""/>
                </v:shape>
                <o:OLEObject Type="Embed" ProgID="Equation.DSMT4" ShapeID="_x0000_i7300" DrawAspect="Content" ObjectID="_1689706872" r:id="rId547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720" w:dyaOrig="375" w14:anchorId="02C4041A">
                <v:shape id="_x0000_i7301" type="#_x0000_t75" style="width:36.85pt;height:19.25pt" o:ole="">
                  <v:imagedata r:id="rId548" o:title=""/>
                </v:shape>
                <o:OLEObject Type="Embed" ProgID="Equation.DSMT4" ShapeID="_x0000_i7301" DrawAspect="Content" ObjectID="_1689706873" r:id="rId549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FBF64EA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C8F48D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FE9424F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2A19603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C04A53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10A68E5E" w14:textId="77777777" w:rsidTr="001E2F3D">
        <w:tc>
          <w:tcPr>
            <w:tcW w:w="6057" w:type="dxa"/>
            <w:shd w:val="clear" w:color="auto" w:fill="auto"/>
          </w:tcPr>
          <w:p w14:paraId="50A188BD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>Câu 7:</w: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các số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  <w:lang w:val="vi-VN"/>
              </w:rPr>
              <w:object w:dxaOrig="1095" w:dyaOrig="315" w14:anchorId="34DE159D">
                <v:shape id="_x0000_i7302" type="#_x0000_t75" style="width:55.25pt;height:15.9pt" o:ole="">
                  <v:imagedata r:id="rId550" o:title=""/>
                </v:shape>
                <o:OLEObject Type="Embed" ProgID="Equation.DSMT4" ShapeID="_x0000_i7302" DrawAspect="Content" ObjectID="_1689706874" r:id="rId55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645" w:dyaOrig="285" w14:anchorId="46EFFC68">
                <v:shape id="_x0000_i7303" type="#_x0000_t75" style="width:31.8pt;height:14.25pt" o:ole="">
                  <v:imagedata r:id="rId552" o:title=""/>
                </v:shape>
                <o:OLEObject Type="Embed" ProgID="Equation.DSMT4" ShapeID="_x0000_i7303" DrawAspect="Content" ObjectID="_1689706875" r:id="rId55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Mệnh đề nào sau đây </w:t>
            </w:r>
            <w:r w:rsidRPr="00896070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đúng</w: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</w:p>
          <w:p w14:paraId="60078C41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200" w:dyaOrig="285" w14:anchorId="7FB3007D">
                <v:shape id="_x0000_i7304" type="#_x0000_t75" style="width:59.45pt;height:14.25pt" o:ole="">
                  <v:imagedata r:id="rId496" o:title=""/>
                </v:shape>
                <o:OLEObject Type="Embed" ProgID="Equation.DSMT4" ShapeID="_x0000_i7304" DrawAspect="Content" ObjectID="_1689706876" r:id="rId55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885" w:dyaOrig="285" w14:anchorId="1126AC08">
                <v:shape id="_x0000_i7305" type="#_x0000_t75" style="width:44.35pt;height:14.25pt" o:ole="">
                  <v:imagedata r:id="rId555" o:title=""/>
                </v:shape>
                <o:OLEObject Type="Embed" ProgID="Equation.DSMT4" ShapeID="_x0000_i7305" DrawAspect="Content" ObjectID="_1689706877" r:id="rId55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C9C9266" w14:textId="77777777" w:rsidR="001E2F3D" w:rsidRPr="00896070" w:rsidRDefault="001E2F3D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200" w:dyaOrig="285" w14:anchorId="13A262AF">
                <v:shape id="_x0000_i7306" type="#_x0000_t75" style="width:59.45pt;height:14.25pt" o:ole="">
                  <v:imagedata r:id="rId500" o:title=""/>
                </v:shape>
                <o:OLEObject Type="Embed" ProgID="Equation.DSMT4" ShapeID="_x0000_i7306" DrawAspect="Content" ObjectID="_1689706878" r:id="rId55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900" w:dyaOrig="285" w14:anchorId="57B09AC1">
                <v:shape id="_x0000_i7307" type="#_x0000_t75" style="width:45.2pt;height:14.25pt" o:ole="">
                  <v:imagedata r:id="rId502" o:title=""/>
                </v:shape>
                <o:OLEObject Type="Embed" ProgID="Equation.DSMT4" ShapeID="_x0000_i7307" DrawAspect="Content" ObjectID="_1689706879" r:id="rId55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DA92567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1D0CABC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A27809D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87DAFC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8CDF7C1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6A189CE7" w14:textId="77777777" w:rsidTr="001E2F3D">
        <w:tc>
          <w:tcPr>
            <w:tcW w:w="6057" w:type="dxa"/>
            <w:shd w:val="clear" w:color="auto" w:fill="auto"/>
          </w:tcPr>
          <w:p w14:paraId="60B06B50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Câu 8:</w:t>
            </w:r>
            <w:r w:rsidRPr="00896070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Trong tất cả các hình chữ nhật có cùng diện tích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it-IT"/>
              </w:rPr>
              <w:object w:dxaOrig="660" w:dyaOrig="330" w14:anchorId="2D2DCD62">
                <v:shape id="_x0000_i7308" type="#_x0000_t75" style="width:32.65pt;height:16.75pt" o:ole="">
                  <v:imagedata r:id="rId559" o:title=""/>
                </v:shape>
                <o:OLEObject Type="Embed" ProgID="Equation.DSMT4" ShapeID="_x0000_i7308" DrawAspect="Content" ObjectID="_1689706880" r:id="rId56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it-IT"/>
              </w:rPr>
              <w:t>, hình chữ nhật có chu vi nhỏ nhất là</w:t>
            </w:r>
          </w:p>
          <w:p w14:paraId="6B11BA9F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it-IT"/>
              </w:rPr>
              <w:object w:dxaOrig="600" w:dyaOrig="285" w14:anchorId="512CF853">
                <v:shape id="_x0000_i7309" type="#_x0000_t75" style="width:30.15pt;height:14.25pt" o:ole="">
                  <v:imagedata r:id="rId561" o:title=""/>
                </v:shape>
                <o:OLEObject Type="Embed" ProgID="Equation.DSMT4" ShapeID="_x0000_i7309" DrawAspect="Content" ObjectID="_1689706881" r:id="rId56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it-IT"/>
              </w:rPr>
              <w:object w:dxaOrig="600" w:dyaOrig="285" w14:anchorId="453F6C2E">
                <v:shape id="_x0000_i7310" type="#_x0000_t75" style="width:30.15pt;height:14.25pt" o:ole="">
                  <v:imagedata r:id="rId563" o:title=""/>
                </v:shape>
                <o:OLEObject Type="Embed" ProgID="Equation.DSMT4" ShapeID="_x0000_i7310" DrawAspect="Content" ObjectID="_1689706882" r:id="rId56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it-IT"/>
              </w:rPr>
              <w:object w:dxaOrig="570" w:dyaOrig="285" w14:anchorId="2D260D5C">
                <v:shape id="_x0000_i7311" type="#_x0000_t75" style="width:27.65pt;height:14.25pt" o:ole="">
                  <v:imagedata r:id="rId565" o:title=""/>
                </v:shape>
                <o:OLEObject Type="Embed" ProgID="Equation.DSMT4" ShapeID="_x0000_i7311" DrawAspect="Content" ObjectID="_1689706883" r:id="rId56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it-IT"/>
              </w:rPr>
              <w:object w:dxaOrig="690" w:dyaOrig="285" w14:anchorId="27DB446F">
                <v:shape id="_x0000_i7312" type="#_x0000_t75" style="width:34.35pt;height:14.25pt" o:ole="">
                  <v:imagedata r:id="rId567" o:title=""/>
                </v:shape>
                <o:OLEObject Type="Embed" ProgID="Equation.DSMT4" ShapeID="_x0000_i7312" DrawAspect="Content" ObjectID="_1689706884" r:id="rId56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2314872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7B4F96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4D1DDC2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2352B6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CCFC72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2EB02740" w14:textId="77777777" w:rsidTr="001E2F3D">
        <w:tc>
          <w:tcPr>
            <w:tcW w:w="6057" w:type="dxa"/>
            <w:shd w:val="clear" w:color="auto" w:fill="auto"/>
          </w:tcPr>
          <w:p w14:paraId="4D48336B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>Câu 9:</w: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giá trị nhỏ nhất của hàm số 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290" w:dyaOrig="615" w14:anchorId="21DD3124">
                <v:shape id="_x0000_i7313" type="#_x0000_t75" style="width:64.45pt;height:30.15pt" o:ole="">
                  <v:imagedata r:id="rId569" o:title=""/>
                </v:shape>
                <o:OLEObject Type="Embed" ProgID="Equation.DSMT4" ShapeID="_x0000_i7313" DrawAspect="Content" ObjectID="_1689706885" r:id="rId57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với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570" w:dyaOrig="285" w14:anchorId="3DB2EB40">
                <v:shape id="_x0000_i7314" type="#_x0000_t75" style="width:27.65pt;height:14.25pt" o:ole="">
                  <v:imagedata r:id="rId571" o:title=""/>
                </v:shape>
                <o:OLEObject Type="Embed" ProgID="Equation.DSMT4" ShapeID="_x0000_i7314" DrawAspect="Content" ObjectID="_1689706886" r:id="rId57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5E9601E" w14:textId="77777777" w:rsidR="001E2F3D" w:rsidRPr="00896070" w:rsidRDefault="001E2F3D" w:rsidP="00DF04C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195" w:dyaOrig="255" w14:anchorId="13F7C06F">
                <v:shape id="_x0000_i7315" type="#_x0000_t75" style="width:9.2pt;height:12.55pt" o:ole="">
                  <v:imagedata r:id="rId573" o:title=""/>
                </v:shape>
                <o:OLEObject Type="Embed" ProgID="Equation.DSMT4" ShapeID="_x0000_i7315" DrawAspect="Content" ObjectID="_1689706887" r:id="rId57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80" w:dyaOrig="285" w14:anchorId="229E0F0F">
                <v:shape id="_x0000_i7316" type="#_x0000_t75" style="width:9.2pt;height:14.25pt" o:ole="">
                  <v:imagedata r:id="rId575" o:title=""/>
                </v:shape>
                <o:OLEObject Type="Embed" ProgID="Equation.DSMT4" ShapeID="_x0000_i7316" DrawAspect="Content" ObjectID="_1689706888" r:id="rId57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285" w14:anchorId="24B476C9">
                <v:shape id="_x0000_i7317" type="#_x0000_t75" style="width:9.2pt;height:14.25pt" o:ole="">
                  <v:imagedata r:id="rId577" o:title=""/>
                </v:shape>
                <o:OLEObject Type="Embed" ProgID="Equation.DSMT4" ShapeID="_x0000_i7317" DrawAspect="Content" ObjectID="_1689706889" r:id="rId57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80" w:dyaOrig="285" w14:anchorId="3A3DC9AC">
                <v:shape id="_x0000_i7318" type="#_x0000_t75" style="width:9.2pt;height:14.25pt" o:ole="">
                  <v:imagedata r:id="rId579" o:title=""/>
                </v:shape>
                <o:OLEObject Type="Embed" ProgID="Equation.DSMT4" ShapeID="_x0000_i7318" DrawAspect="Content" ObjectID="_1689706890" r:id="rId58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5194D58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76B8F8C4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12C6234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EC0270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CA7067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0386F438" w14:textId="77777777" w:rsidTr="001E2F3D">
        <w:tc>
          <w:tcPr>
            <w:tcW w:w="6057" w:type="dxa"/>
            <w:shd w:val="clear" w:color="auto" w:fill="auto"/>
          </w:tcPr>
          <w:p w14:paraId="36DE8D41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Trong tất cả các hình chữ nhật có cùng diện tích bằng </w:t>
            </w:r>
            <w:r w:rsidRPr="00896070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900" w:dyaOrig="450" w14:anchorId="6F6E9E5A">
                <v:shape id="_x0000_i7319" type="#_x0000_t75" style="width:45.2pt;height:22.6pt" o:ole="">
                  <v:imagedata r:id="rId581" o:title=""/>
                </v:shape>
                <o:OLEObject Type="Embed" ProgID="Equation.DSMT4" ShapeID="_x0000_i7319" DrawAspect="Content" ObjectID="_1689706891" r:id="rId58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, có một hình có chu vi nhỏ nhất bằng</w:t>
            </w:r>
          </w:p>
          <w:p w14:paraId="12DDC9A3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01BDDEDB">
                <v:shape id="_x0000_i7320" type="#_x0000_t75" style="width:35.15pt;height:20.1pt" o:ole="">
                  <v:imagedata r:id="rId583" o:title=""/>
                </v:shape>
                <o:OLEObject Type="Embed" ProgID="Equation.DSMT4" ShapeID="_x0000_i7320" DrawAspect="Content" ObjectID="_1689706892" r:id="rId58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6C1B2A48">
                <v:shape id="_x0000_i7321" type="#_x0000_t75" style="width:41.85pt;height:20.1pt" o:ole="">
                  <v:imagedata r:id="rId585" o:title=""/>
                </v:shape>
                <o:OLEObject Type="Embed" ProgID="Equation.DSMT4" ShapeID="_x0000_i7321" DrawAspect="Content" ObjectID="_1689706893" r:id="rId58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69320B3C">
                <v:shape id="_x0000_i7322" type="#_x0000_t75" style="width:34.35pt;height:20.1pt" o:ole="">
                  <v:imagedata r:id="rId587" o:title=""/>
                </v:shape>
                <o:OLEObject Type="Embed" ProgID="Equation.DSMT4" ShapeID="_x0000_i7322" DrawAspect="Content" ObjectID="_1689706894" r:id="rId58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3FE5F01D">
                <v:shape id="_x0000_i7323" type="#_x0000_t75" style="width:40.2pt;height:20.1pt" o:ole="">
                  <v:imagedata r:id="rId589" o:title=""/>
                </v:shape>
                <o:OLEObject Type="Embed" ProgID="Equation.DSMT4" ShapeID="_x0000_i7323" DrawAspect="Content" ObjectID="_1689706895" r:id="rId59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8D2F94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>Lời giải</w:t>
            </w:r>
          </w:p>
          <w:p w14:paraId="006737E8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Chọn D</w:t>
            </w:r>
          </w:p>
          <w:p w14:paraId="12D86B6B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sz w:val="24"/>
                <w:szCs w:val="24"/>
              </w:rPr>
              <w:t>Trong các hình chữ nhật có cùng diện tích thì hình vuông có chu vi nhỏ nhất (hệ quả).</w:t>
            </w:r>
          </w:p>
          <w:p w14:paraId="139D9AD4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Vậy hình vuông có cạnh là: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25" w:dyaOrig="405" w14:anchorId="733950EA">
                <v:shape id="_x0000_i7324" type="#_x0000_t75" style="width:71.15pt;height:20.1pt" o:ole="">
                  <v:imagedata r:id="rId591" o:title=""/>
                </v:shape>
                <o:OLEObject Type="Embed" ProgID="Equation.DSMT4" ShapeID="_x0000_i7324" DrawAspect="Content" ObjectID="_1689706896" r:id="rId59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và có chu vi là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78E20CAD">
                <v:shape id="_x0000_i7325" type="#_x0000_t75" style="width:14.25pt;height:14.25pt" o:ole="">
                  <v:imagedata r:id="rId593" o:title=""/>
                </v:shape>
                <o:OLEObject Type="Embed" ProgID="Equation.DSMT4" ShapeID="_x0000_i7325" DrawAspect="Content" ObjectID="_1689706897" r:id="rId59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(cm).</w:t>
            </w:r>
          </w:p>
          <w:p w14:paraId="20496647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3AE584B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2216B7A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724D8A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B97398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4A24BD8C" w14:textId="77777777" w:rsidTr="001E2F3D">
        <w:tc>
          <w:tcPr>
            <w:tcW w:w="6057" w:type="dxa"/>
            <w:shd w:val="clear" w:color="auto" w:fill="auto"/>
          </w:tcPr>
          <w:p w14:paraId="6B53CBB4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11:</w: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20" w:dyaOrig="630" w14:anchorId="130D49CD">
                <v:shape id="_x0000_i7326" type="#_x0000_t75" style="width:66.15pt;height:31.8pt" o:ole="">
                  <v:imagedata r:id="rId595" o:title=""/>
                </v:shape>
                <o:OLEObject Type="Embed" ProgID="Equation.DSMT4" ShapeID="_x0000_i7326" DrawAspect="Content" ObjectID="_1689706898" r:id="rId59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bookmarkStart w:id="57" w:name="MTBlankEqn_0"/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70" w14:anchorId="7FD5082C">
                <v:shape id="_x0000_i7327" type="#_x0000_t75" style="width:45.2pt;height:12.55pt" o:ole="">
                  <v:imagedata r:id="rId597" o:title=""/>
                </v:shape>
                <o:OLEObject Type="Embed" ProgID="Equation.DSMT4" ShapeID="_x0000_i7327" DrawAspect="Content" ObjectID="_1689706899" r:id="rId598"/>
              </w:object>
            </w:r>
            <w:bookmarkEnd w:id="57"/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đạt giá trị nhỏ nhất tại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00" w:dyaOrig="630" w14:anchorId="2AA783DC">
                <v:shape id="_x0000_i7328" type="#_x0000_t75" style="width:30.15pt;height:31.8pt" o:ole="">
                  <v:imagedata r:id="rId599" o:title=""/>
                </v:shape>
                <o:OLEObject Type="Embed" ProgID="Equation.DSMT4" ShapeID="_x0000_i7328" DrawAspect="Content" ObjectID="_1689706900" r:id="rId60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(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10" w14:anchorId="777A5CC5">
                <v:shape id="_x0000_i7329" type="#_x0000_t75" style="width:10.05pt;height:10.05pt" o:ole="">
                  <v:imagedata r:id="rId601" o:title=""/>
                </v:shape>
                <o:OLEObject Type="Embed" ProgID="Equation.DSMT4" ShapeID="_x0000_i7329" DrawAspect="Content" ObjectID="_1689706901" r:id="rId60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2C45E735">
                <v:shape id="_x0000_i7330" type="#_x0000_t75" style="width:10.05pt;height:12.55pt" o:ole="">
                  <v:imagedata r:id="rId603" o:title=""/>
                </v:shape>
                <o:OLEObject Type="Embed" ProgID="Equation.DSMT4" ShapeID="_x0000_i7330" DrawAspect="Content" ObjectID="_1689706902" r:id="rId60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nguyên dương, phân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10C396A0">
                <v:shape id="_x0000_i7331" type="#_x0000_t75" style="width:12.55pt;height:31.8pt" o:ole="">
                  <v:imagedata r:id="rId605" o:title=""/>
                </v:shape>
                <o:OLEObject Type="Embed" ProgID="Equation.DSMT4" ShapeID="_x0000_i7331" DrawAspect="Content" ObjectID="_1689706903" r:id="rId60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tối giản). Khi đó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3A763EB5">
                <v:shape id="_x0000_i7332" type="#_x0000_t75" style="width:26.8pt;height:12.55pt" o:ole="">
                  <v:imagedata r:id="rId607" o:title=""/>
                </v:shape>
                <o:OLEObject Type="Embed" ProgID="Equation.DSMT4" ShapeID="_x0000_i7332" DrawAspect="Content" ObjectID="_1689706904" r:id="rId60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08BA9D8C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655083A3">
                <v:shape id="_x0000_i7333" type="#_x0000_t75" style="width:9.2pt;height:12.55pt" o:ole="">
                  <v:imagedata r:id="rId609" o:title=""/>
                </v:shape>
                <o:OLEObject Type="Embed" ProgID="Equation.DSMT4" ShapeID="_x0000_i7333" DrawAspect="Content" ObjectID="_1689706905" r:id="rId610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5CD6F4E8">
                <v:shape id="_x0000_i7334" type="#_x0000_t75" style="width:12.55pt;height:12.55pt" o:ole="">
                  <v:imagedata r:id="rId611" o:title=""/>
                </v:shape>
                <o:OLEObject Type="Embed" ProgID="Equation.DSMT4" ShapeID="_x0000_i7334" DrawAspect="Content" ObjectID="_1689706906" r:id="rId612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3D7E4950">
                <v:shape id="_x0000_i7335" type="#_x0000_t75" style="width:12.55pt;height:12.55pt" o:ole="">
                  <v:imagedata r:id="rId613" o:title=""/>
                </v:shape>
                <o:OLEObject Type="Embed" ProgID="Equation.DSMT4" ShapeID="_x0000_i7335" DrawAspect="Content" ObjectID="_1689706907" r:id="rId614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30CF6485">
                <v:shape id="_x0000_i7336" type="#_x0000_t75" style="width:10.05pt;height:12.55pt" o:ole="">
                  <v:imagedata r:id="rId615" o:title=""/>
                </v:shape>
                <o:OLEObject Type="Embed" ProgID="Equation.DSMT4" ShapeID="_x0000_i7336" DrawAspect="Content" ObjectID="_1689706908" r:id="rId616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A3ABFB9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3ADA216E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D41514D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DD8D6B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2B2A304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4DEB5D72" w14:textId="77777777" w:rsidTr="001E2F3D">
        <w:tc>
          <w:tcPr>
            <w:tcW w:w="6057" w:type="dxa"/>
            <w:shd w:val="clear" w:color="auto" w:fill="auto"/>
          </w:tcPr>
          <w:p w14:paraId="7E888FAD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58" w:name="c12q"/>
            <w:bookmarkEnd w:id="58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12: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15" w14:anchorId="1F500FB8">
                <v:shape id="_x0000_i7337" type="#_x0000_t75" style="width:48.55pt;height:15.9pt" o:ole="">
                  <v:imagedata r:id="rId617" o:title=""/>
                </v:shape>
                <o:OLEObject Type="Embed" ProgID="Equation.DSMT4" ShapeID="_x0000_i7337" DrawAspect="Content" ObjectID="_1689706909" r:id="rId61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nhỏ nhất của biểu thức </w:t>
            </w:r>
            <w:r w:rsidRPr="00896070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2865" w:dyaOrig="720" w14:anchorId="5D77D1AB">
                <v:shape id="_x0000_i7338" type="#_x0000_t75" style="width:143.15pt;height:36.85pt" o:ole="">
                  <v:imagedata r:id="rId619" o:title=""/>
                </v:shape>
                <o:OLEObject Type="Embed" ProgID="Equation.DSMT4" ShapeID="_x0000_i7338" DrawAspect="Content" ObjectID="_1689706910" r:id="rId62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thuộc khoảng nào dưới đây?</w:t>
            </w:r>
          </w:p>
          <w:p w14:paraId="57FCEEA9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59" w:name="c12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840" w:dyaOrig="510" w14:anchorId="58B3866E">
                <v:shape id="_x0000_i7339" type="#_x0000_t75" style="width:41.85pt;height:25.1pt" o:ole="">
                  <v:imagedata r:id="rId621" o:title=""/>
                </v:shape>
                <o:OLEObject Type="Embed" ProgID="Equation.DSMT4" ShapeID="_x0000_i7339" DrawAspect="Content" ObjectID="_1689706911" r:id="rId62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60" w:name="c12b"/>
            <w:bookmarkEnd w:id="59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60" w:dyaOrig="690" w14:anchorId="7A3906B8">
                <v:shape id="_x0000_i7340" type="#_x0000_t75" style="width:32.65pt;height:34.35pt" o:ole="">
                  <v:imagedata r:id="rId623" o:title=""/>
                </v:shape>
                <o:OLEObject Type="Embed" ProgID="Equation.DSMT4" ShapeID="_x0000_i7340" DrawAspect="Content" ObjectID="_1689706912" r:id="rId62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61" w:name="c12c"/>
            <w:bookmarkEnd w:id="60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25" w:dyaOrig="405" w14:anchorId="78C3BC19">
                <v:shape id="_x0000_i7341" type="#_x0000_t75" style="width:26.8pt;height:20.1pt" o:ole="">
                  <v:imagedata r:id="rId625" o:title=""/>
                </v:shape>
                <o:OLEObject Type="Embed" ProgID="Equation.DSMT4" ShapeID="_x0000_i7341" DrawAspect="Content" ObjectID="_1689706913" r:id="rId62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62" w:name="c12d"/>
            <w:bookmarkEnd w:id="61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40" w:dyaOrig="690" w14:anchorId="081403A5">
                <v:shape id="_x0000_i7342" type="#_x0000_t75" style="width:41.85pt;height:34.35pt" o:ole="">
                  <v:imagedata r:id="rId627" o:title=""/>
                </v:shape>
                <o:OLEObject Type="Embed" ProgID="Equation.DSMT4" ShapeID="_x0000_i7342" DrawAspect="Content" ObjectID="_1689706914" r:id="rId62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62"/>
          <w:p w14:paraId="1D5CAB54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07257881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38CAF2D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72921AD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FD928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50D1D3A2" w14:textId="77777777" w:rsidTr="001E2F3D">
        <w:tc>
          <w:tcPr>
            <w:tcW w:w="6057" w:type="dxa"/>
            <w:shd w:val="clear" w:color="auto" w:fill="auto"/>
          </w:tcPr>
          <w:p w14:paraId="596CC9C9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3" w:name="c13q"/>
            <w:bookmarkEnd w:id="63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13: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040" w:dyaOrig="615" w14:anchorId="02DC8E76">
                <v:shape id="_x0000_i7343" type="#_x0000_t75" style="width:102.15pt;height:30.15pt" o:ole="">
                  <v:imagedata r:id="rId629" o:title=""/>
                </v:shape>
                <o:OLEObject Type="Embed" ProgID="Equation.DSMT4" ShapeID="_x0000_i7343" DrawAspect="Content" ObjectID="_1689706915" r:id="rId63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nhỏ nhất của </w:t>
            </w:r>
            <w:r w:rsidRPr="00896070">
              <w:rPr>
                <w:rFonts w:ascii="Chu Van An" w:hAnsi="Chu Van An" w:cs="Chu Van An"/>
                <w:i/>
                <w:sz w:val="24"/>
                <w:szCs w:val="24"/>
              </w:rPr>
              <w:t>y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3D860906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4" w:name="c13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251FD36">
                <v:shape id="_x0000_i7344" type="#_x0000_t75" style="width:9.2pt;height:12.55pt" o:ole="">
                  <v:imagedata r:id="rId631" o:title=""/>
                </v:shape>
                <o:OLEObject Type="Embed" ProgID="Equation.DSMT4" ShapeID="_x0000_i7344" DrawAspect="Content" ObjectID="_1689706916" r:id="rId63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5" w:name="c13b"/>
            <w:bookmarkEnd w:id="64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7E6BF13C">
                <v:shape id="_x0000_i7345" type="#_x0000_t75" style="width:9.2pt;height:12.55pt" o:ole="">
                  <v:imagedata r:id="rId633" o:title=""/>
                </v:shape>
                <o:OLEObject Type="Embed" ProgID="Equation.DSMT4" ShapeID="_x0000_i7345" DrawAspect="Content" ObjectID="_1689706917" r:id="rId63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6" w:name="c13c"/>
            <w:bookmarkEnd w:id="65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0E127BDE">
                <v:shape id="_x0000_i7346" type="#_x0000_t75" style="width:9.2pt;height:12.55pt" o:ole="">
                  <v:imagedata r:id="rId635" o:title=""/>
                </v:shape>
                <o:OLEObject Type="Embed" ProgID="Equation.DSMT4" ShapeID="_x0000_i7346" DrawAspect="Content" ObjectID="_1689706918" r:id="rId636"/>
              </w:object>
            </w:r>
            <w:bookmarkStart w:id="67" w:name="c13d"/>
            <w:bookmarkEnd w:id="66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626AADE">
                <v:shape id="_x0000_i7347" type="#_x0000_t75" style="width:9.2pt;height:12.55pt" o:ole="">
                  <v:imagedata r:id="rId637" o:title=""/>
                </v:shape>
                <o:OLEObject Type="Embed" ProgID="Equation.DSMT4" ShapeID="_x0000_i7347" DrawAspect="Content" ObjectID="_1689706919" r:id="rId63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7"/>
          <w:p w14:paraId="5A14FF53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7293EC5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FDDBF1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8F96D5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3E55A9B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5FB2E5CD" w14:textId="77777777" w:rsidTr="001E2F3D">
        <w:tc>
          <w:tcPr>
            <w:tcW w:w="6057" w:type="dxa"/>
            <w:shd w:val="clear" w:color="auto" w:fill="auto"/>
          </w:tcPr>
          <w:p w14:paraId="1CB0DA33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8" w:name="c14q"/>
            <w:bookmarkEnd w:id="68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14: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Giá trị lớn nhất của hàm số </w:t>
            </w:r>
            <w:r w:rsidRPr="00896070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2355" w:dyaOrig="465" w14:anchorId="447601D5">
                <v:shape id="_x0000_i7348" type="#_x0000_t75" style="width:117.2pt;height:23.45pt" o:ole="">
                  <v:imagedata r:id="rId639" o:title=""/>
                </v:shape>
                <o:OLEObject Type="Embed" ProgID="Equation.DSMT4" ShapeID="_x0000_i7348" DrawAspect="Content" ObjectID="_1689706920" r:id="rId64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55" w:dyaOrig="285" w14:anchorId="7E311387">
                <v:shape id="_x0000_i7349" type="#_x0000_t75" style="width:42.7pt;height:14.25pt" o:ole="">
                  <v:imagedata r:id="rId641" o:title=""/>
                </v:shape>
                <o:OLEObject Type="Embed" ProgID="Equation.DSMT4" ShapeID="_x0000_i7349" DrawAspect="Content" ObjectID="_1689706921" r:id="rId64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7AFA307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69" w:name="c14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345" w14:anchorId="3BC7295D">
                <v:shape id="_x0000_i7350" type="#_x0000_t75" style="width:19.25pt;height:16.75pt" o:ole="">
                  <v:imagedata r:id="rId643" o:title=""/>
                </v:shape>
                <o:OLEObject Type="Embed" ProgID="Equation.DSMT4" ShapeID="_x0000_i7350" DrawAspect="Content" ObjectID="_1689706922" r:id="rId644"/>
              </w:objec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bookmarkStart w:id="70" w:name="c14b"/>
            <w:bookmarkEnd w:id="69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28AB06C">
                <v:shape id="_x0000_i7351" type="#_x0000_t75" style="width:9.2pt;height:14.25pt" o:ole="">
                  <v:imagedata r:id="rId645" o:title=""/>
                </v:shape>
                <o:OLEObject Type="Embed" ProgID="Equation.DSMT4" ShapeID="_x0000_i7351" DrawAspect="Content" ObjectID="_1689706923" r:id="rId646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1" w:name="c14c"/>
            <w:bookmarkEnd w:id="70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360" w:dyaOrig="360" w14:anchorId="7D9EFEB1">
                <v:shape id="_x0000_i7352" type="#_x0000_t75" style="width:17.6pt;height:17.6pt" o:ole="">
                  <v:imagedata r:id="rId647" o:title=""/>
                </v:shape>
                <o:OLEObject Type="Embed" ProgID="Equation.DSMT4" ShapeID="_x0000_i7352" DrawAspect="Content" ObjectID="_1689706924" r:id="rId648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2" w:name="c14d"/>
            <w:bookmarkEnd w:id="71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79DB5E0">
                <v:shape id="_x0000_i7353" type="#_x0000_t75" style="width:9.2pt;height:12.55pt" o:ole="">
                  <v:imagedata r:id="rId649" o:title=""/>
                </v:shape>
                <o:OLEObject Type="Embed" ProgID="Equation.DSMT4" ShapeID="_x0000_i7353" DrawAspect="Content" ObjectID="_1689706925" r:id="rId650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72"/>
          <w:p w14:paraId="380E2ED7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1327CC2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8CF595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5A35DC2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750BEC2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41AB88D5" w14:textId="77777777" w:rsidTr="001E2F3D">
        <w:tc>
          <w:tcPr>
            <w:tcW w:w="6057" w:type="dxa"/>
            <w:shd w:val="clear" w:color="auto" w:fill="auto"/>
          </w:tcPr>
          <w:p w14:paraId="6D26D4B1" w14:textId="77777777" w:rsidR="001E2F3D" w:rsidRPr="00896070" w:rsidRDefault="001E2F3D" w:rsidP="00DF04C8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3" w:name="c15q"/>
            <w:bookmarkEnd w:id="73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15: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các số thực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25" w14:anchorId="585729AA">
                <v:shape id="_x0000_i7354" type="#_x0000_t75" style="width:10.05pt;height:10.9pt" o:ole="">
                  <v:imagedata r:id="rId651" o:title=""/>
                </v:shape>
                <o:OLEObject Type="Embed" ProgID="Equation.DSMT4" ShapeID="_x0000_i7354" DrawAspect="Content" ObjectID="_1689706926" r:id="rId65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22E6500D">
                <v:shape id="_x0000_i7355" type="#_x0000_t75" style="width:10.05pt;height:14.25pt" o:ole="">
                  <v:imagedata r:id="rId653" o:title=""/>
                </v:shape>
                <o:OLEObject Type="Embed" ProgID="Equation.DSMT4" ShapeID="_x0000_i7355" DrawAspect="Content" ObjectID="_1689706927" r:id="rId65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25" w14:anchorId="7899CEC6">
                <v:shape id="_x0000_i7356" type="#_x0000_t75" style="width:9.2pt;height:10.9pt" o:ole="">
                  <v:imagedata r:id="rId655" o:title=""/>
                </v:shape>
                <o:OLEObject Type="Embed" ProgID="Equation.DSMT4" ShapeID="_x0000_i7356" DrawAspect="Content" ObjectID="_1689706928" r:id="rId656"/>
              </w:object>
            </w:r>
            <w:r w:rsidRPr="0089607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60" w:dyaOrig="315" w14:anchorId="3F9E69C8">
                <v:shape id="_x0000_i7357" type="#_x0000_t75" style="width:17.6pt;height:15.9pt" o:ole="">
                  <v:imagedata r:id="rId657" o:title=""/>
                </v:shape>
                <o:OLEObject Type="Embed" ProgID="Equation.DSMT4" ShapeID="_x0000_i7357" DrawAspect="Content" ObjectID="_1689706929" r:id="rId65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nhỏ nhất của biểu thức </w:t>
            </w:r>
            <w:r w:rsidRPr="00896070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310" w:dyaOrig="720" w14:anchorId="3B4CEE34">
                <v:shape id="_x0000_i7358" type="#_x0000_t75" style="width:116.35pt;height:36.85pt" o:ole="">
                  <v:imagedata r:id="rId659" o:title=""/>
                </v:shape>
                <o:OLEObject Type="Embed" ProgID="Equation.DSMT4" ShapeID="_x0000_i7358" DrawAspect="Content" ObjectID="_1689706930" r:id="rId66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5BA87BC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4" w:name="c15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10" w:dyaOrig="255" w14:anchorId="115B24D9">
                <v:shape id="_x0000_i7359" type="#_x0000_t75" style="width:10.05pt;height:12.55pt" o:ole="">
                  <v:imagedata r:id="rId661" o:title=""/>
                </v:shape>
                <o:OLEObject Type="Embed" ProgID="Equation.DSMT4" ShapeID="_x0000_i7359" DrawAspect="Content" ObjectID="_1689706931" r:id="rId66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5" w:name="c15b"/>
            <w:bookmarkEnd w:id="74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315" w:dyaOrig="615" w14:anchorId="70A15825">
                <v:shape id="_x0000_i7360" type="#_x0000_t75" style="width:15.9pt;height:30.15pt" o:ole="">
                  <v:imagedata r:id="rId663" o:title=""/>
                </v:shape>
                <o:OLEObject Type="Embed" ProgID="Equation.DSMT4" ShapeID="_x0000_i7360" DrawAspect="Content" ObjectID="_1689706932" r:id="rId66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6" w:name="c15c"/>
            <w:bookmarkEnd w:id="75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896070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C.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40" w:dyaOrig="615" w14:anchorId="78BF6FEF">
                <v:shape id="_x0000_i7361" type="#_x0000_t75" style="width:12.55pt;height:30.15pt" o:ole="">
                  <v:imagedata r:id="rId665" o:title=""/>
                </v:shape>
                <o:OLEObject Type="Embed" ProgID="Equation.DSMT4" ShapeID="_x0000_i7361" DrawAspect="Content" ObjectID="_1689706933" r:id="rId666"/>
              </w:object>
            </w:r>
            <w:r w:rsidRPr="00896070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bookmarkStart w:id="77" w:name="c15d"/>
            <w:bookmarkEnd w:id="76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896070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D.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633624A0">
                <v:shape id="_x0000_i7362" type="#_x0000_t75" style="width:9.2pt;height:14.25pt" o:ole="">
                  <v:imagedata r:id="rId667" o:title=""/>
                </v:shape>
                <o:OLEObject Type="Embed" ProgID="Equation.DSMT4" ShapeID="_x0000_i7362" DrawAspect="Content" ObjectID="_1689706934" r:id="rId668"/>
              </w:object>
            </w:r>
            <w:r w:rsidRPr="00896070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bookmarkEnd w:id="77"/>
          <w:p w14:paraId="5FF5ED78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78A3FAF1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5DEF466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552C8D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3EFCD81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3CF78AD4" w14:textId="77777777" w:rsidTr="001E2F3D">
        <w:tc>
          <w:tcPr>
            <w:tcW w:w="6057" w:type="dxa"/>
            <w:shd w:val="clear" w:color="auto" w:fill="auto"/>
          </w:tcPr>
          <w:p w14:paraId="6CAD2B58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78" w:name="c16q"/>
            <w:bookmarkEnd w:id="78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16:</w: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</w:t>
            </w:r>
            <w:r w:rsidRPr="00896070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350" w:dyaOrig="690" w14:anchorId="2F27F142">
                <v:shape id="_x0000_i7363" type="#_x0000_t75" style="width:67pt;height:34.35pt" o:ole="">
                  <v:imagedata r:id="rId669" o:title=""/>
                </v:shape>
                <o:OLEObject Type="Embed" ProgID="Equation.DSMT4" ShapeID="_x0000_i7363" DrawAspect="Content" ObjectID="_1689706935" r:id="rId67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với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300" w14:anchorId="2A5F305E">
                <v:shape id="_x0000_i7364" type="#_x0000_t75" style="width:45.2pt;height:15.05pt" o:ole="">
                  <v:imagedata r:id="rId671" o:title=""/>
                </v:shape>
                <o:OLEObject Type="Embed" ProgID="Equation.DSMT4" ShapeID="_x0000_i7364" DrawAspect="Content" ObjectID="_1689706936" r:id="rId67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đạt giá trị nhỏ nhất tại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55" w:dyaOrig="615" w14:anchorId="20CF5340">
                <v:shape id="_x0000_i7365" type="#_x0000_t75" style="width:27.65pt;height:30.15pt" o:ole="">
                  <v:imagedata r:id="rId673" o:title=""/>
                </v:shape>
                <o:OLEObject Type="Embed" ProgID="Equation.DSMT4" ShapeID="_x0000_i7365" DrawAspect="Content" ObjectID="_1689706937" r:id="rId67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, (</w:t>
            </w:r>
            <w:r w:rsidRPr="0089607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00" w:dyaOrig="270" w14:anchorId="4CB99491">
                <v:shape id="_x0000_i7366" type="#_x0000_t75" style="width:15.05pt;height:12.55pt" o:ole="">
                  <v:imagedata r:id="rId675" o:title=""/>
                </v:shape>
                <o:OLEObject Type="Embed" ProgID="Equation.DSMT4" ShapeID="_x0000_i7366" DrawAspect="Content" ObjectID="_1689706938" r:id="rId676"/>
              </w:objec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00" w14:anchorId="0685621C">
                <v:shape id="_x0000_i7367" type="#_x0000_t75" style="width:9.2pt;height:15.05pt" o:ole="">
                  <v:imagedata r:id="rId677" o:title=""/>
                </v:shape>
                <o:OLEObject Type="Embed" ProgID="Equation.DSMT4" ShapeID="_x0000_i7367" DrawAspect="Content" ObjectID="_1689706939" r:id="rId67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nguyên dương, phân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00" w:dyaOrig="615" w14:anchorId="46118112">
                <v:shape id="_x0000_i7368" type="#_x0000_t75" style="width:15.05pt;height:30.15pt" o:ole="">
                  <v:imagedata r:id="rId679" o:title=""/>
                </v:shape>
                <o:OLEObject Type="Embed" ProgID="Equation.DSMT4" ShapeID="_x0000_i7368" DrawAspect="Content" ObjectID="_1689706940" r:id="rId68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tối giản). Khi đó </w:t>
            </w:r>
            <w:r w:rsidRPr="0089607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28917285">
                <v:shape id="_x0000_i7369" type="#_x0000_t75" style="width:26.8pt;height:15.9pt" o:ole="">
                  <v:imagedata r:id="rId681" o:title=""/>
                </v:shape>
                <o:OLEObject Type="Embed" ProgID="Equation.DSMT4" ShapeID="_x0000_i7369" DrawAspect="Content" ObjectID="_1689706941" r:id="rId68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bằng</w:t>
            </w:r>
          </w:p>
          <w:p w14:paraId="4A64B240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79" w:name="c16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9.</w:t>
            </w:r>
            <w:bookmarkStart w:id="80" w:name="c16b"/>
            <w:bookmarkEnd w:id="79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13.</w:t>
            </w:r>
            <w:bookmarkStart w:id="81" w:name="c16c"/>
            <w:bookmarkEnd w:id="80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11.</w:t>
            </w:r>
            <w:bookmarkStart w:id="82" w:name="c16d"/>
            <w:bookmarkEnd w:id="81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7.</w:t>
            </w:r>
          </w:p>
          <w:bookmarkEnd w:id="82"/>
          <w:p w14:paraId="14170EA7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399E87F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279231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C43B96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D2C0639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5A14CB20" w14:textId="77777777" w:rsidTr="001E2F3D">
        <w:tc>
          <w:tcPr>
            <w:tcW w:w="6057" w:type="dxa"/>
            <w:shd w:val="clear" w:color="auto" w:fill="auto"/>
          </w:tcPr>
          <w:p w14:paraId="7F95C3D9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3" w:name="c17q"/>
            <w:bookmarkEnd w:id="83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Giá trị nhỏ nhất của hàm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25" w:dyaOrig="615" w14:anchorId="6EE33021">
                <v:shape id="_x0000_i7370" type="#_x0000_t75" style="width:71.15pt;height:30.15pt" o:ole="">
                  <v:imagedata r:id="rId683" o:title=""/>
                </v:shape>
                <o:OLEObject Type="Embed" ProgID="Equation.DSMT4" ShapeID="_x0000_i7370" DrawAspect="Content" ObjectID="_1689706942" r:id="rId68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CBA5DB3">
                <v:shape id="_x0000_i7371" type="#_x0000_t75" style="width:27.65pt;height:14.25pt" o:ole="">
                  <v:imagedata r:id="rId685" o:title=""/>
                </v:shape>
                <o:OLEObject Type="Embed" ProgID="Equation.DSMT4" ShapeID="_x0000_i7371" DrawAspect="Content" ObjectID="_1689706943" r:id="rId68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2F875E0F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4" w:name="c17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615" w:dyaOrig="375" w14:anchorId="34A94B4F">
                <v:shape id="_x0000_i7372" type="#_x0000_t75" style="width:30.15pt;height:19.25pt" o:ole="">
                  <v:imagedata r:id="rId687" o:title=""/>
                </v:shape>
                <o:OLEObject Type="Embed" ProgID="Equation.DSMT4" ShapeID="_x0000_i7372" DrawAspect="Content" ObjectID="_1689706944" r:id="rId688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5" w:name="c17b"/>
            <w:bookmarkEnd w:id="84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5DBAE0C7">
                <v:shape id="_x0000_i7373" type="#_x0000_t75" style="width:9.2pt;height:14.25pt" o:ole="">
                  <v:imagedata r:id="rId689" o:title=""/>
                </v:shape>
                <o:OLEObject Type="Embed" ProgID="Equation.DSMT4" ShapeID="_x0000_i7373" DrawAspect="Content" ObjectID="_1689706945" r:id="rId690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6" w:name="c17c"/>
            <w:bookmarkEnd w:id="85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54E0C48">
                <v:shape id="_x0000_i7374" type="#_x0000_t75" style="width:9.2pt;height:12.55pt" o:ole="">
                  <v:imagedata r:id="rId691" o:title=""/>
                </v:shape>
                <o:OLEObject Type="Embed" ProgID="Equation.DSMT4" ShapeID="_x0000_i7374" DrawAspect="Content" ObjectID="_1689706946" r:id="rId692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7" w:name="c17d"/>
            <w:bookmarkEnd w:id="86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E3A05C3">
                <v:shape id="_x0000_i7375" type="#_x0000_t75" style="width:9.2pt;height:12.55pt" o:ole="">
                  <v:imagedata r:id="rId693" o:title=""/>
                </v:shape>
                <o:OLEObject Type="Embed" ProgID="Equation.DSMT4" ShapeID="_x0000_i7375" DrawAspect="Content" ObjectID="_1689706947" r:id="rId694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87"/>
          <w:p w14:paraId="77303399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0F385FBC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00BD593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B13282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8F8565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</w:tc>
      </w:tr>
      <w:tr w:rsidR="001E2F3D" w:rsidRPr="00896070" w14:paraId="473795E4" w14:textId="77777777" w:rsidTr="001E2F3D">
        <w:tc>
          <w:tcPr>
            <w:tcW w:w="6057" w:type="dxa"/>
            <w:shd w:val="clear" w:color="auto" w:fill="auto"/>
          </w:tcPr>
          <w:p w14:paraId="6AC17911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88" w:name="c18q"/>
            <w:bookmarkEnd w:id="88"/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Tìm giá trị nhỏ nhất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25" w14:anchorId="12FC015B">
                <v:shape id="_x0000_i7376" type="#_x0000_t75" style="width:12.55pt;height:10.9pt" o:ole="">
                  <v:imagedata r:id="rId695" o:title=""/>
                </v:shape>
                <o:OLEObject Type="Embed" ProgID="Equation.DSMT4" ShapeID="_x0000_i7376" DrawAspect="Content" ObjectID="_1689706948" r:id="rId69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của hàm số 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605" w:dyaOrig="615" w14:anchorId="68CCA8BE">
                <v:shape id="_x0000_i7377" type="#_x0000_t75" style="width:80.35pt;height:30.15pt" o:ole="">
                  <v:imagedata r:id="rId697" o:title=""/>
                </v:shape>
                <o:OLEObject Type="Embed" ProgID="Equation.DSMT4" ShapeID="_x0000_i7377" DrawAspect="Content" ObjectID="_1689706949" r:id="rId69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85" w:dyaOrig="285" w14:anchorId="0E727311">
                <v:shape id="_x0000_i7378" type="#_x0000_t75" style="width:29.3pt;height:14.25pt" o:ole="">
                  <v:imagedata r:id="rId699" o:title=""/>
                </v:shape>
                <o:OLEObject Type="Embed" ProgID="Equation.DSMT4" ShapeID="_x0000_i7378" DrawAspect="Content" ObjectID="_1689706950" r:id="rId700"/>
              </w:object>
            </w:r>
          </w:p>
          <w:p w14:paraId="1B4E7757" w14:textId="77777777" w:rsidR="001E2F3D" w:rsidRPr="00896070" w:rsidRDefault="001E2F3D" w:rsidP="00DF04C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89" w:name="c18a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065" w:dyaOrig="330" w14:anchorId="57B5182F">
                <v:shape id="_x0000_i7379" type="#_x0000_t75" style="width:52.75pt;height:16.75pt" o:ole="">
                  <v:imagedata r:id="rId701" o:title=""/>
                </v:shape>
                <o:OLEObject Type="Embed" ProgID="Equation.DSMT4" ShapeID="_x0000_i7379" DrawAspect="Content" ObjectID="_1689706951" r:id="rId70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0" w:name="c18b"/>
            <w:bookmarkEnd w:id="89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065" w:dyaOrig="330" w14:anchorId="596DA814">
                <v:shape id="_x0000_i7380" type="#_x0000_t75" style="width:52.75pt;height:16.75pt" o:ole="">
                  <v:imagedata r:id="rId703" o:title=""/>
                </v:shape>
                <o:OLEObject Type="Embed" ProgID="Equation.DSMT4" ShapeID="_x0000_i7380" DrawAspect="Content" ObjectID="_1689706952" r:id="rId70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45093E" w14:textId="77777777" w:rsidR="001E2F3D" w:rsidRPr="00896070" w:rsidRDefault="001E2F3D" w:rsidP="00DF04C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91" w:name="c18c"/>
            <w:bookmarkEnd w:id="90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200" w:dyaOrig="345" w14:anchorId="5ED5DB69">
                <v:shape id="_x0000_i7381" type="#_x0000_t75" style="width:59.45pt;height:16.75pt" o:ole="">
                  <v:imagedata r:id="rId705" o:title=""/>
                </v:shape>
                <o:OLEObject Type="Embed" ProgID="Equation.DSMT4" ShapeID="_x0000_i7381" DrawAspect="Content" ObjectID="_1689706953" r:id="rId70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2" w:name="c18d"/>
            <w:bookmarkEnd w:id="91"/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215" w:dyaOrig="345" w14:anchorId="4D4F244F">
                <v:shape id="_x0000_i7382" type="#_x0000_t75" style="width:61.1pt;height:16.75pt" o:ole="">
                  <v:imagedata r:id="rId707" o:title=""/>
                </v:shape>
                <o:OLEObject Type="Embed" ProgID="Equation.DSMT4" ShapeID="_x0000_i7382" DrawAspect="Content" ObjectID="_1689706954" r:id="rId70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2"/>
          <w:p w14:paraId="6F8051AF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28CA8F53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DE93A9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779B21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2B1B9F5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6820A884" w14:textId="77777777" w:rsidTr="001E2F3D">
        <w:tc>
          <w:tcPr>
            <w:tcW w:w="6057" w:type="dxa"/>
            <w:shd w:val="clear" w:color="auto" w:fill="auto"/>
          </w:tcPr>
          <w:p w14:paraId="3A7E13E9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93" w:name="c19q"/>
            <w:bookmarkEnd w:id="93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19:</w: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ba số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10" w14:anchorId="7030CA61">
                <v:shape id="_x0000_i7383" type="#_x0000_t75" style="width:10.05pt;height:10.05pt" o:ole="">
                  <v:imagedata r:id="rId709" o:title=""/>
                </v:shape>
                <o:OLEObject Type="Embed" ProgID="Equation.DSMT4" ShapeID="_x0000_i7383" DrawAspect="Content" ObjectID="_1689706955" r:id="rId71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,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1AD0E9B8">
                <v:shape id="_x0000_i7384" type="#_x0000_t75" style="width:10.05pt;height:12.55pt" o:ole="">
                  <v:imagedata r:id="rId711" o:title=""/>
                </v:shape>
                <o:OLEObject Type="Embed" ProgID="Equation.DSMT4" ShapeID="_x0000_i7384" DrawAspect="Content" ObjectID="_1689706956" r:id="rId71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,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5BA302B2">
                <v:shape id="_x0000_i7385" type="#_x0000_t75" style="width:9.2pt;height:10.05pt" o:ole="">
                  <v:imagedata r:id="rId713" o:title=""/>
                </v:shape>
                <o:OLEObject Type="Embed" ProgID="Equation.DSMT4" ShapeID="_x0000_i7385" DrawAspect="Content" ObjectID="_1689706957" r:id="rId71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dương. Mệnh đề nào sau đây 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sai</w: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11CEA172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94" w:name="c19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3690" w:dyaOrig="675" w14:anchorId="17AB521D">
                <v:shape id="_x0000_i7386" type="#_x0000_t75" style="width:184.2pt;height:34.35pt" o:ole="">
                  <v:imagedata r:id="rId715" o:title=""/>
                </v:shape>
                <o:OLEObject Type="Embed" ProgID="Equation.DSMT4" ShapeID="_x0000_i7386" DrawAspect="Content" ObjectID="_1689706958" r:id="rId71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3F14570C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95" w:name="c19b"/>
            <w:bookmarkEnd w:id="94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150" w:dyaOrig="390" w14:anchorId="2279E825">
                <v:shape id="_x0000_i7387" type="#_x0000_t75" style="width:156.55pt;height:20.1pt" o:ole="">
                  <v:imagedata r:id="rId717" o:title=""/>
                </v:shape>
                <o:OLEObject Type="Embed" ProgID="Equation.DSMT4" ShapeID="_x0000_i7387" DrawAspect="Content" ObjectID="_1689706959" r:id="rId71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A5C4FE3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96" w:name="c19c"/>
            <w:bookmarkEnd w:id="95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C.</w: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150" w:dyaOrig="390" w14:anchorId="39CBA377">
                <v:shape id="_x0000_i7388" type="#_x0000_t75" style="width:156.55pt;height:20.1pt" o:ole="">
                  <v:imagedata r:id="rId719" o:title=""/>
                </v:shape>
                <o:OLEObject Type="Embed" ProgID="Equation.DSMT4" ShapeID="_x0000_i7388" DrawAspect="Content" ObjectID="_1689706960" r:id="rId72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27179DB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97" w:name="c19d"/>
            <w:bookmarkEnd w:id="96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535" w:dyaOrig="675" w14:anchorId="544AE5C5">
                <v:shape id="_x0000_i7389" type="#_x0000_t75" style="width:127.25pt;height:34.35pt" o:ole="">
                  <v:imagedata r:id="rId721" o:title=""/>
                </v:shape>
                <o:OLEObject Type="Embed" ProgID="Equation.DSMT4" ShapeID="_x0000_i7389" DrawAspect="Content" ObjectID="_1689706961" r:id="rId72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97"/>
          <w:p w14:paraId="265C777D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460C15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EE5F2A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69AFEE1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330F47F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14BDC774" w14:textId="77777777" w:rsidTr="001E2F3D">
        <w:tc>
          <w:tcPr>
            <w:tcW w:w="6057" w:type="dxa"/>
            <w:shd w:val="clear" w:color="auto" w:fill="auto"/>
          </w:tcPr>
          <w:p w14:paraId="47EDBDDF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8" w:name="c20q"/>
            <w:bookmarkEnd w:id="98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20: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45" w:dyaOrig="615" w14:anchorId="585D92BA">
                <v:shape id="_x0000_i7390" type="#_x0000_t75" style="width:62.8pt;height:30.15pt" o:ole="">
                  <v:imagedata r:id="rId723" o:title=""/>
                </v:shape>
                <o:OLEObject Type="Embed" ProgID="Equation.DSMT4" ShapeID="_x0000_i7390" DrawAspect="Content" ObjectID="_1689706962" r:id="rId72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xác định trên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18D2D372">
                <v:shape id="_x0000_i7391" type="#_x0000_t75" style="width:36.85pt;height:20.1pt" o:ole="">
                  <v:imagedata r:id="rId725" o:title=""/>
                </v:shape>
                <o:OLEObject Type="Embed" ProgID="Equation.DSMT4" ShapeID="_x0000_i7391" DrawAspect="Content" ObjectID="_1689706963" r:id="rId72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6B068923">
                <v:shape id="_x0000_i7392" type="#_x0000_t75" style="width:12.55pt;height:10.9pt" o:ole="">
                  <v:imagedata r:id="rId727" o:title=""/>
                </v:shape>
                <o:OLEObject Type="Embed" ProgID="Equation.DSMT4" ShapeID="_x0000_i7392" DrawAspect="Content" ObjectID="_1689706964" r:id="rId72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 giá trị nhỏ nhất của hàm số, giá trị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74C803EA">
                <v:shape id="_x0000_i7393" type="#_x0000_t75" style="width:12.55pt;height:10.9pt" o:ole="">
                  <v:imagedata r:id="rId729" o:title=""/>
                </v:shape>
                <o:OLEObject Type="Embed" ProgID="Equation.DSMT4" ShapeID="_x0000_i7393" DrawAspect="Content" ObjectID="_1689706965" r:id="rId73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nằm trong khoảng nào sau đây</w:t>
            </w:r>
          </w:p>
          <w:p w14:paraId="0699FFC3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9" w:name="c20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384B201E">
                <v:shape id="_x0000_i7394" type="#_x0000_t75" style="width:34.35pt;height:20.1pt" o:ole="">
                  <v:imagedata r:id="rId731" o:title=""/>
                </v:shape>
                <o:OLEObject Type="Embed" ProgID="Equation.DSMT4" ShapeID="_x0000_i7394" DrawAspect="Content" ObjectID="_1689706966" r:id="rId73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0" w:name="c20b"/>
            <w:bookmarkEnd w:id="99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51BFF55">
                <v:shape id="_x0000_i7395" type="#_x0000_t75" style="width:37.65pt;height:20.1pt" o:ole="">
                  <v:imagedata r:id="rId733" o:title=""/>
                </v:shape>
                <o:OLEObject Type="Embed" ProgID="Equation.DSMT4" ShapeID="_x0000_i7395" DrawAspect="Content" ObjectID="_1689706967" r:id="rId73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20c"/>
            <w:bookmarkEnd w:id="100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0E1F30F4">
                <v:shape id="_x0000_i7396" type="#_x0000_t75" style="width:29.3pt;height:20.1pt" o:ole="">
                  <v:imagedata r:id="rId735" o:title=""/>
                </v:shape>
                <o:OLEObject Type="Embed" ProgID="Equation.DSMT4" ShapeID="_x0000_i7396" DrawAspect="Content" ObjectID="_1689706968" r:id="rId73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2" w:name="c20d"/>
            <w:bookmarkEnd w:id="101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5DA5C8A5">
                <v:shape id="_x0000_i7397" type="#_x0000_t75" style="width:27.65pt;height:20.1pt" o:ole="">
                  <v:imagedata r:id="rId737" o:title=""/>
                </v:shape>
                <o:OLEObject Type="Embed" ProgID="Equation.DSMT4" ShapeID="_x0000_i7397" DrawAspect="Content" ObjectID="_1689706969" r:id="rId73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2"/>
          <w:p w14:paraId="5CF596F5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4AD1AE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FEE1153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B1B44DD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02DB67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747A99E8" w14:textId="77777777" w:rsidTr="001E2F3D">
        <w:tc>
          <w:tcPr>
            <w:tcW w:w="6057" w:type="dxa"/>
            <w:shd w:val="clear" w:color="auto" w:fill="auto"/>
          </w:tcPr>
          <w:p w14:paraId="4F9966E9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103" w:name="c21q"/>
            <w:bookmarkEnd w:id="103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21:</w:t>
            </w:r>
            <w:r w:rsidRPr="00896070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Giá trị nhỏ nhất của hàm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50" w:dyaOrig="615" w14:anchorId="3C0F5123">
                <v:shape id="_x0000_i7398" type="#_x0000_t75" style="width:82.05pt;height:30.15pt" o:ole="">
                  <v:imagedata r:id="rId739" o:title=""/>
                </v:shape>
                <o:OLEObject Type="Embed" ProgID="Equation.DSMT4" ShapeID="_x0000_i7398" DrawAspect="Content" ObjectID="_1689706970" r:id="rId74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2A87479">
                <v:shape id="_x0000_i7399" type="#_x0000_t75" style="width:27.65pt;height:14.25pt" o:ole="">
                  <v:imagedata r:id="rId741" o:title=""/>
                </v:shape>
                <o:OLEObject Type="Embed" ProgID="Equation.DSMT4" ShapeID="_x0000_i7399" DrawAspect="Content" ObjectID="_1689706971" r:id="rId74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là số có dạng </w:t>
            </w:r>
            <w:r w:rsidRPr="00896070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825" w:dyaOrig="360" w14:anchorId="038907C0">
                <v:shape id="_x0000_i7400" type="#_x0000_t75" style="width:41.85pt;height:17.6pt" o:ole="">
                  <v:imagedata r:id="rId743" o:title=""/>
                </v:shape>
                <o:OLEObject Type="Embed" ProgID="Equation.DSMT4" ShapeID="_x0000_i7400" DrawAspect="Content" ObjectID="_1689706972" r:id="rId74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(</w:t>
            </w:r>
            <w:r w:rsidRPr="0089607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30" w14:anchorId="3AFAF04C">
                <v:shape id="_x0000_i7401" type="#_x0000_t75" style="width:21.75pt;height:16.75pt" o:ole="">
                  <v:imagedata r:id="rId745" o:title=""/>
                </v:shape>
                <o:OLEObject Type="Embed" ProgID="Equation.DSMT4" ShapeID="_x0000_i7401" DrawAspect="Content" ObjectID="_1689706973" r:id="rId74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 các số nguyên). Tính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65" w:dyaOrig="330" w14:anchorId="47E15925">
                <v:shape id="_x0000_i7402" type="#_x0000_t75" style="width:37.65pt;height:16.75pt" o:ole="">
                  <v:imagedata r:id="rId747" o:title=""/>
                </v:shape>
                <o:OLEObject Type="Embed" ProgID="Equation.DSMT4" ShapeID="_x0000_i7402" DrawAspect="Content" ObjectID="_1689706974" r:id="rId748"/>
              </w:object>
            </w:r>
          </w:p>
          <w:p w14:paraId="4B0DD435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4" w:name="c21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2B25A980">
                <v:shape id="_x0000_i7403" type="#_x0000_t75" style="width:12.55pt;height:14.25pt" o:ole="">
                  <v:imagedata r:id="rId749" o:title=""/>
                </v:shape>
                <o:OLEObject Type="Embed" ProgID="Equation.DSMT4" ShapeID="_x0000_i7403" DrawAspect="Content" ObjectID="_1689706975" r:id="rId750"/>
              </w:object>
            </w:r>
            <w:bookmarkStart w:id="105" w:name="c21b"/>
            <w:bookmarkEnd w:id="104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EE44ACC">
                <v:shape id="_x0000_i7404" type="#_x0000_t75" style="width:12.55pt;height:14.25pt" o:ole="">
                  <v:imagedata r:id="rId751" o:title=""/>
                </v:shape>
                <o:OLEObject Type="Embed" ProgID="Equation.DSMT4" ShapeID="_x0000_i7404" DrawAspect="Content" ObjectID="_1689706976" r:id="rId752"/>
              </w:object>
            </w:r>
            <w:bookmarkStart w:id="106" w:name="c21c"/>
            <w:bookmarkEnd w:id="105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77164FE5">
                <v:shape id="_x0000_i7405" type="#_x0000_t75" style="width:12.55pt;height:14.25pt" o:ole="">
                  <v:imagedata r:id="rId753" o:title=""/>
                </v:shape>
                <o:OLEObject Type="Embed" ProgID="Equation.DSMT4" ShapeID="_x0000_i7405" DrawAspect="Content" ObjectID="_1689706977" r:id="rId754"/>
              </w:object>
            </w:r>
            <w:bookmarkStart w:id="107" w:name="c21d"/>
            <w:bookmarkEnd w:id="106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2E03F197">
                <v:shape id="_x0000_i7406" type="#_x0000_t75" style="width:12.55pt;height:14.25pt" o:ole="">
                  <v:imagedata r:id="rId755" o:title=""/>
                </v:shape>
                <o:OLEObject Type="Embed" ProgID="Equation.DSMT4" ShapeID="_x0000_i7406" DrawAspect="Content" ObjectID="_1689706978" r:id="rId756"/>
              </w:object>
            </w:r>
          </w:p>
          <w:bookmarkEnd w:id="107"/>
          <w:p w14:paraId="6C92CDBE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6EBDFB8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1F26CB0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C40636B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D32E4A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1E2F3D" w:rsidRPr="00896070" w14:paraId="68F81041" w14:textId="77777777" w:rsidTr="001E2F3D">
        <w:tc>
          <w:tcPr>
            <w:tcW w:w="6057" w:type="dxa"/>
            <w:shd w:val="clear" w:color="auto" w:fill="auto"/>
          </w:tcPr>
          <w:p w14:paraId="1E6F3ED0" w14:textId="77777777" w:rsidR="001E2F3D" w:rsidRPr="00896070" w:rsidRDefault="001E2F3D" w:rsidP="00DF04C8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8" w:name="c22q"/>
            <w:bookmarkEnd w:id="108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22:</w:t>
            </w:r>
            <w:r w:rsidRPr="00896070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Hàm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pl-PL"/>
              </w:rPr>
              <w:object w:dxaOrig="1320" w:dyaOrig="615" w14:anchorId="6857E8D2">
                <v:shape id="_x0000_i7407" type="#_x0000_t75" style="width:66.15pt;height:30.15pt" o:ole="">
                  <v:imagedata r:id="rId757" o:title=""/>
                </v:shape>
                <o:OLEObject Type="Embed" ProgID="Equation.DSMT4" ShapeID="_x0000_i7407" DrawAspect="Content" ObjectID="_1689706979" r:id="rId75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 với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l-PL"/>
              </w:rPr>
              <w:object w:dxaOrig="900" w:dyaOrig="285" w14:anchorId="0F8BBE9F">
                <v:shape id="_x0000_i7408" type="#_x0000_t75" style="width:45.2pt;height:14.25pt" o:ole="">
                  <v:imagedata r:id="rId759" o:title=""/>
                </v:shape>
                <o:OLEObject Type="Embed" ProgID="Equation.DSMT4" ShapeID="_x0000_i7408" DrawAspect="Content" ObjectID="_1689706980" r:id="rId76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 đạt giá trị nhỏ nhất tại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pl-PL"/>
              </w:rPr>
              <w:object w:dxaOrig="600" w:dyaOrig="615" w14:anchorId="7F1C96AD">
                <v:shape id="_x0000_i7409" type="#_x0000_t75" style="width:30.15pt;height:30.15pt" o:ole="">
                  <v:imagedata r:id="rId761" o:title=""/>
                </v:shape>
                <o:OLEObject Type="Embed" ProgID="Equation.DSMT4" ShapeID="_x0000_i7409" DrawAspect="Content" ObjectID="_1689706981" r:id="rId76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 (</w:t>
            </w:r>
            <w:r w:rsidRPr="00896070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l-PL"/>
              </w:rPr>
              <w:object w:dxaOrig="405" w:dyaOrig="315" w14:anchorId="06CD5E8A">
                <v:shape id="_x0000_i7410" type="#_x0000_t75" style="width:20.1pt;height:15.9pt" o:ole="">
                  <v:imagedata r:id="rId763" o:title=""/>
                </v:shape>
                <o:OLEObject Type="Embed" ProgID="Equation.DSMT4" ShapeID="_x0000_i7410" DrawAspect="Content" ObjectID="_1689706982" r:id="rId76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 nguyên dương, phân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pl-PL"/>
              </w:rPr>
              <w:object w:dxaOrig="240" w:dyaOrig="615" w14:anchorId="0FB098FF">
                <v:shape id="_x0000_i7411" type="#_x0000_t75" style="width:12.55pt;height:30.15pt" o:ole="">
                  <v:imagedata r:id="rId765" o:title=""/>
                </v:shape>
                <o:OLEObject Type="Embed" ProgID="Equation.DSMT4" ShapeID="_x0000_i7411" DrawAspect="Content" ObjectID="_1689706983" r:id="rId76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 tối giản). Khi đó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l-PL"/>
              </w:rPr>
              <w:object w:dxaOrig="540" w:dyaOrig="285" w14:anchorId="04EA1F58">
                <v:shape id="_x0000_i7412" type="#_x0000_t75" style="width:26.8pt;height:14.25pt" o:ole="">
                  <v:imagedata r:id="rId767" o:title=""/>
                </v:shape>
                <o:OLEObject Type="Embed" ProgID="Equation.DSMT4" ShapeID="_x0000_i7412" DrawAspect="Content" ObjectID="_1689706984" r:id="rId76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l-PL"/>
              </w:rPr>
              <w:t xml:space="preserve"> bằng</w:t>
            </w:r>
          </w:p>
          <w:p w14:paraId="2CC969D6" w14:textId="77777777" w:rsidR="001E2F3D" w:rsidRPr="00896070" w:rsidRDefault="001E2F3D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l-PL"/>
              </w:rPr>
            </w:pPr>
            <w:bookmarkStart w:id="109" w:name="c22a"/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pl-PL"/>
              </w:rPr>
              <w:object w:dxaOrig="195" w:dyaOrig="285" w14:anchorId="24C128FE">
                <v:shape id="_x0000_i7413" type="#_x0000_t75" style="width:9.2pt;height:14.25pt" o:ole="">
                  <v:imagedata r:id="rId769" o:title=""/>
                </v:shape>
                <o:OLEObject Type="Embed" ProgID="Equation.DSMT4" ShapeID="_x0000_i7413" DrawAspect="Content" ObjectID="_1689706985" r:id="rId770"/>
              </w:objec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>.</w:t>
            </w:r>
            <w:bookmarkStart w:id="110" w:name="c22b"/>
            <w:bookmarkEnd w:id="109"/>
            <w:r w:rsidRPr="00896070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l-PL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b/>
                <w:bCs/>
                <w:position w:val="-6"/>
                <w:sz w:val="24"/>
                <w:szCs w:val="24"/>
                <w:lang w:val="pl-PL"/>
              </w:rPr>
              <w:object w:dxaOrig="180" w:dyaOrig="285" w14:anchorId="214E70B1">
                <v:shape id="_x0000_i7414" type="#_x0000_t75" style="width:9.2pt;height:14.25pt" o:ole="">
                  <v:imagedata r:id="rId771" o:title=""/>
                </v:shape>
                <o:OLEObject Type="Embed" ProgID="Equation.DSMT4" ShapeID="_x0000_i7414" DrawAspect="Content" ObjectID="_1689706986" r:id="rId772"/>
              </w:object>
            </w:r>
            <w:r w:rsidRPr="00896070">
              <w:rPr>
                <w:rFonts w:ascii="Chu Van An" w:hAnsi="Chu Van An" w:cs="Chu Van An"/>
                <w:b/>
                <w:bCs/>
                <w:sz w:val="24"/>
                <w:szCs w:val="24"/>
                <w:lang w:val="pl-PL"/>
              </w:rPr>
              <w:t>.</w:t>
            </w:r>
            <w:bookmarkStart w:id="111" w:name="c22c"/>
            <w:bookmarkEnd w:id="110"/>
            <w:r w:rsidRPr="00896070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l-PL"/>
              </w:rPr>
              <w:tab/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 xml:space="preserve">C.  </w:t>
            </w:r>
            <w:r w:rsidRPr="00896070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pl-PL"/>
              </w:rPr>
              <w:object w:dxaOrig="285" w:dyaOrig="285" w14:anchorId="5945F6AA">
                <v:shape id="_x0000_i7415" type="#_x0000_t75" style="width:14.25pt;height:14.25pt" o:ole="">
                  <v:imagedata r:id="rId773" o:title=""/>
                </v:shape>
                <o:OLEObject Type="Embed" ProgID="Equation.DSMT4" ShapeID="_x0000_i7415" DrawAspect="Content" ObjectID="_1689706987" r:id="rId774"/>
              </w:objec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  <w:lang w:val="pl-PL"/>
              </w:rPr>
              <w:t>.</w:t>
            </w:r>
            <w:bookmarkStart w:id="112" w:name="c22d"/>
            <w:bookmarkEnd w:id="111"/>
            <w:r w:rsidRPr="00896070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l-PL"/>
              </w:rPr>
              <w:tab/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 xml:space="preserve">D.  </w:t>
            </w:r>
            <w:r w:rsidRPr="00896070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  <w:lang w:val="pl-PL"/>
              </w:rPr>
              <w:object w:dxaOrig="255" w:dyaOrig="255" w14:anchorId="6C14B2B8">
                <v:shape id="_x0000_i7416" type="#_x0000_t75" style="width:12.55pt;height:12.55pt" o:ole="">
                  <v:imagedata r:id="rId775" o:title=""/>
                </v:shape>
                <o:OLEObject Type="Embed" ProgID="Equation.DSMT4" ShapeID="_x0000_i7416" DrawAspect="Content" ObjectID="_1689706988" r:id="rId776"/>
              </w:objec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  <w:lang w:val="pl-PL"/>
              </w:rPr>
              <w:t>.</w:t>
            </w:r>
          </w:p>
          <w:bookmarkEnd w:id="112"/>
          <w:p w14:paraId="45EDFA07" w14:textId="77777777" w:rsidR="001E2F3D" w:rsidRPr="00896070" w:rsidRDefault="001E2F3D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59DBCBA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F5E11C6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6DCA979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A5E9147" w14:textId="77777777" w:rsidR="001E2F3D" w:rsidRPr="00896070" w:rsidRDefault="001E2F3D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7973DD5C" w14:textId="77777777" w:rsidR="00AA63DD" w:rsidRPr="00321E2D" w:rsidRDefault="00AA63DD" w:rsidP="00EE4BA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30B656" wp14:editId="70795C35">
                <wp:extent cx="6547104" cy="1311215"/>
                <wp:effectExtent l="0" t="0" r="25400" b="22860"/>
                <wp:docPr id="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1215"/>
                          <a:chOff x="34611" y="-52043"/>
                          <a:chExt cx="6547104" cy="1309653"/>
                        </a:xfrm>
                      </wpg:grpSpPr>
                      <wps:wsp>
                        <wps:cNvPr id="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207"/>
                            <a:ext cx="6547104" cy="97940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3A0CE5" w14:textId="77777777" w:rsidR="00AA63DD" w:rsidRPr="00AA63DD" w:rsidRDefault="00AA63DD" w:rsidP="00AA63D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C0D65E9" w14:textId="025ED873" w:rsidR="00AA63DD" w:rsidRDefault="00AA63DD" w:rsidP="00A5024E">
                              <w:pPr>
                                <w:ind w:left="426" w:right="-79" w:hanging="153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A63DD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AA63D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AA63D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0BA2611D" w14:textId="5378137D" w:rsidR="00A5024E" w:rsidRPr="00CF176D" w:rsidRDefault="00A5024E" w:rsidP="00A5024E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ind w:right="-79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F176D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tính chất của bất đẳng thức.</w:t>
                              </w:r>
                            </w:p>
                            <w:p w14:paraId="05DEADD2" w14:textId="4B4C2016" w:rsidR="00AA63DD" w:rsidRPr="00AA63DD" w:rsidRDefault="00AA63DD" w:rsidP="00AA63DD">
                              <w:pPr>
                                <w:ind w:right="-79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36" name="Group 2124573036"/>
                        <wpg:cNvGrpSpPr/>
                        <wpg:grpSpPr>
                          <a:xfrm>
                            <a:off x="150812" y="-52043"/>
                            <a:ext cx="4870469" cy="537818"/>
                            <a:chOff x="150812" y="-52043"/>
                            <a:chExt cx="4870759" cy="537818"/>
                          </a:xfrm>
                        </wpg:grpSpPr>
                        <wpg:grpSp>
                          <wpg:cNvPr id="2124573037" name="Group 2124573037"/>
                          <wpg:cNvGrpSpPr/>
                          <wpg:grpSpPr>
                            <a:xfrm>
                              <a:off x="150812" y="0"/>
                              <a:ext cx="4870759" cy="485775"/>
                              <a:chOff x="150812" y="0"/>
                              <a:chExt cx="4870759" cy="485775"/>
                            </a:xfrm>
                          </wpg:grpSpPr>
                          <wpg:grpSp>
                            <wpg:cNvPr id="2124573041" name="Group 2124573041"/>
                            <wpg:cNvGrpSpPr/>
                            <wpg:grpSpPr>
                              <a:xfrm>
                                <a:off x="184100" y="0"/>
                                <a:ext cx="4837471" cy="485775"/>
                                <a:chOff x="184100" y="0"/>
                                <a:chExt cx="4837471" cy="485775"/>
                              </a:xfrm>
                            </wpg:grpSpPr>
                            <wps:wsp>
                              <wps:cNvPr id="2124573051" name="Rectangle: Single Corner Snipped 2124573051"/>
                              <wps:cNvSpPr/>
                              <wps:spPr>
                                <a:xfrm>
                                  <a:off x="184100" y="38050"/>
                                  <a:ext cx="483747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52" name="Group 2124573052"/>
                              <wpg:cNvGrpSpPr/>
                              <wpg:grpSpPr>
                                <a:xfrm>
                                  <a:off x="1502180" y="0"/>
                                  <a:ext cx="3327993" cy="485775"/>
                                  <a:chOff x="1502180" y="0"/>
                                  <a:chExt cx="3327993" cy="485775"/>
                                </a:xfrm>
                              </wpg:grpSpPr>
                              <wpg:grpSp>
                                <wpg:cNvPr id="2124573053" name="Group 2124573053"/>
                                <wpg:cNvGrpSpPr/>
                                <wpg:grpSpPr>
                                  <a:xfrm>
                                    <a:off x="1611714" y="63185"/>
                                    <a:ext cx="3218459" cy="410772"/>
                                    <a:chOff x="1611714" y="63185"/>
                                    <a:chExt cx="3218459" cy="410772"/>
                                  </a:xfrm>
                                </wpg:grpSpPr>
                                <wps:wsp>
                                  <wps:cNvPr id="2124573054" name="Arrow: Chevron 2124573054"/>
                                  <wps:cNvSpPr/>
                                  <wps:spPr>
                                    <a:xfrm>
                                      <a:off x="1760855" y="63185"/>
                                      <a:ext cx="3069318" cy="32632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B777847" w14:textId="1D8AF765" w:rsidR="00AA63DD" w:rsidRPr="00B36224" w:rsidRDefault="00A5024E" w:rsidP="00AA63DD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GTLN – GTNN của biểu thức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55" name="Group 212457305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25" name="Freeform: Shape 22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2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14DF32A" w14:textId="77777777" w:rsidR="00AA63DD" w:rsidRDefault="00AA63DD" w:rsidP="00AA63D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27" name="Group 22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28" name="Freeform: Shape 22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29" name="Flowchart: Terminator 22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30" name="Flowchart: Direct Access Storage 23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31" name="Group 231"/>
                          <wpg:cNvGrpSpPr/>
                          <wpg:grpSpPr>
                            <a:xfrm>
                              <a:off x="327030" y="-52043"/>
                              <a:ext cx="1214618" cy="528320"/>
                              <a:chOff x="327030" y="-52043"/>
                              <a:chExt cx="1214618" cy="52832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32" name="Flowchart: Preparation 232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33" name="TextBox 42"/>
                            <wps:cNvSpPr txBox="1"/>
                            <wps:spPr>
                              <a:xfrm>
                                <a:off x="410011" y="-5204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6767504" w14:textId="19601F2F" w:rsidR="00AA63DD" w:rsidRDefault="00AA63DD" w:rsidP="00AA63D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A5024E">
                                    <w:rPr>
                                      <w:rFonts w:ascii="Yu Gothic UI" w:eastAsia="Yu Gothic UI" w:hAnsi="Yu Gothic UI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30B656" id="_x0000_s1147" style="width:515.5pt;height:103.25pt;mso-position-horizontal-relative:char;mso-position-vertical-relative:line" coordorigin="346,-520" coordsize="65471,13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">
                <v:shape id="Rectangle: Diagonal Corners Rounded 1" o:spid="_x0000_s1148" style="position:absolute;left:346;top:2782;width:65471;height:979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0419;6547104,970128;6532329,979403;112179,979403;0,908984;0,9275;14775,0" o:connectangles="0,0,0,0,0,0,0,0,0" textboxrect="0,0,6435090,1533525"/>
                  <v:textbox>
                    <w:txbxContent>
                      <w:p w14:paraId="163A0CE5" w14:textId="77777777" w:rsidR="00AA63DD" w:rsidRPr="00AA63DD" w:rsidRDefault="00AA63DD" w:rsidP="00AA63D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C0D65E9" w14:textId="025ED873" w:rsidR="00AA63DD" w:rsidRDefault="00AA63DD" w:rsidP="00A5024E">
                        <w:pPr>
                          <w:ind w:left="426" w:right="-79" w:hanging="153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A63DD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AA63DD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AA63D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0BA2611D" w14:textId="5378137D" w:rsidR="00A5024E" w:rsidRPr="00CF176D" w:rsidRDefault="00A5024E" w:rsidP="00A5024E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ind w:right="-79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CF176D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tính chất của bất đẳng thức.</w:t>
                        </w:r>
                      </w:p>
                      <w:p w14:paraId="05DEADD2" w14:textId="4B4C2016" w:rsidR="00AA63DD" w:rsidRPr="00AA63DD" w:rsidRDefault="00AA63DD" w:rsidP="00AA63DD">
                        <w:pPr>
                          <w:ind w:right="-79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</w:p>
                    </w:txbxContent>
                  </v:textbox>
                </v:shape>
                <v:group id="Group 2124573036" o:spid="_x0000_s1149" style="position:absolute;left:1508;top:-520;width:48704;height:5377" coordorigin="1508,-520" coordsize="48707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">
                  <v:group id="Group 2124573037" o:spid="_x0000_s1150" style="position:absolute;left:1508;width:48707;height:4857" coordorigin="1508" coordsize="4870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">
                    <v:group id="Group 2124573041" o:spid="_x0000_s1151" style="position:absolute;left:1841;width:48374;height:4857" coordorigin="1841" coordsize="4837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UWv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">
                      <v:shape id="Rectangle: Single Corner Snipped 2124573051" o:spid="_x0000_s1152" style="position:absolute;left:1841;top:380;width:48374;height:4476;visibility:visible;mso-wrap-style:square;v-text-anchor:middle" coordsize="483747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" path="m,l4682747,r154724,154724l4837471,447554,,447554,,xe" fillcolor="#f0def6" stroked="f" strokeweight="1.25pt">
                        <v:fill r:id="rId112" o:title="" color2="#fffff7" type="pattern"/>
                        <v:path arrowok="t" o:connecttype="custom" o:connectlocs="0,0;4682747,0;4837471,154724;4837471,447554;0,447554;0,0" o:connectangles="0,0,0,0,0,0"/>
                      </v:shape>
                      <v:group id="Group 2124573052" o:spid="_x0000_s1153" style="position:absolute;left:15021;width:33280;height:4857" coordorigin="15021" coordsize="332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">
                        <v:group id="Group 2124573053" o:spid="_x0000_s1154" style="position:absolute;left:16117;top:631;width:32184;height:4108" coordorigin="16117,631" coordsize="32184,4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">
                          <v:shape id="Arrow: Chevron 2124573054" o:spid="_x0000_s1155" type="#_x0000_t55" style="position:absolute;left:17608;top:631;width:30693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" adj="2110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B777847" w14:textId="1D8AF765" w:rsidR="00AA63DD" w:rsidRPr="00B36224" w:rsidRDefault="00A5024E" w:rsidP="00AA63DD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GTLN – GTNN của biểu thức</w:t>
                                  </w:r>
                                </w:p>
                              </w:txbxContent>
                            </v:textbox>
                          </v:shape>
                          <v:group id="Group 212457305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">
                            <v:shape id="Freeform: Shape 225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" filled="f" stroked="f">
                              <v:textbox>
                                <w:txbxContent>
                                  <w:p w14:paraId="514DF32A" w14:textId="77777777" w:rsidR="00AA63DD" w:rsidRDefault="00AA63DD" w:rsidP="00AA63D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27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        <v:shape id="Freeform: Shape 228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29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30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31" o:spid="_x0000_s1163" style="position:absolute;left:3270;top:-520;width:12146;height:5282" coordorigin="3270,-520" coordsize="12146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  <v:shape id="Flowchart: Preparation 232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4100;top:-520;width:11316;height:5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36767504" w14:textId="19601F2F" w:rsidR="00AA63DD" w:rsidRDefault="00AA63DD" w:rsidP="00AA63D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A5024E">
                              <w:rPr>
                                <w:rFonts w:ascii="Yu Gothic UI" w:eastAsia="Yu Gothic UI" w:hAnsi="Yu Gothic UI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D001A7D" w14:textId="6A80D31B" w:rsidR="00AA63DD" w:rsidRPr="00321E2D" w:rsidRDefault="00AA63DD" w:rsidP="00321E2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4FAC6DA" w14:textId="77777777" w:rsidR="009957E6" w:rsidRPr="00321E2D" w:rsidRDefault="009957E6" w:rsidP="00321E2D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color w:val="000000"/>
          <w:sz w:val="24"/>
          <w:szCs w:val="24"/>
          <w:shd w:val="clear" w:color="auto" w:fill="FFFFFF"/>
        </w:rPr>
        <w:t xml:space="preserve">Giá trị lớn nhất của hàm số </w:t>
      </w:r>
      <w:r w:rsidRPr="00321E2D">
        <w:rPr>
          <w:rFonts w:ascii="Chu Van An" w:eastAsia="Times New Roman" w:hAnsi="Chu Van An" w:cs="Chu Van An"/>
          <w:color w:val="000000"/>
          <w:position w:val="-14"/>
          <w:sz w:val="24"/>
          <w:szCs w:val="24"/>
          <w:shd w:val="clear" w:color="auto" w:fill="FFFFFF"/>
        </w:rPr>
        <w:object w:dxaOrig="1710" w:dyaOrig="405" w14:anchorId="5D1CC32E">
          <v:shape id="_x0000_i1649" type="#_x0000_t75" style="width:85.4pt;height:20.1pt" o:ole="">
            <v:imagedata r:id="rId777" o:title=""/>
          </v:shape>
          <o:OLEObject Type="Embed" ProgID="Equation.DSMT4" ShapeID="_x0000_i1649" DrawAspect="Content" ObjectID="_1689706989" r:id="rId778"/>
        </w:object>
      </w:r>
      <w:r w:rsidRPr="00321E2D">
        <w:rPr>
          <w:rFonts w:ascii="Chu Van An" w:hAnsi="Chu Van An" w:cs="Chu Van An"/>
          <w:color w:val="000000"/>
          <w:sz w:val="24"/>
          <w:szCs w:val="24"/>
          <w:shd w:val="clear" w:color="auto" w:fill="FFFFFF"/>
        </w:rPr>
        <w:t xml:space="preserve"> trên đoạn </w:t>
      </w:r>
      <w:r w:rsidRPr="00321E2D">
        <w:rPr>
          <w:rFonts w:ascii="Chu Van An" w:eastAsia="Times New Roman" w:hAnsi="Chu Van An" w:cs="Chu Van An"/>
          <w:color w:val="000000"/>
          <w:position w:val="-14"/>
          <w:sz w:val="24"/>
          <w:szCs w:val="24"/>
          <w:shd w:val="clear" w:color="auto" w:fill="FFFFFF"/>
        </w:rPr>
        <w:object w:dxaOrig="540" w:dyaOrig="405" w14:anchorId="337897CD">
          <v:shape id="_x0000_i1650" type="#_x0000_t75" style="width:26.8pt;height:20.1pt" o:ole="">
            <v:imagedata r:id="rId779" o:title=""/>
          </v:shape>
          <o:OLEObject Type="Embed" ProgID="Equation.DSMT4" ShapeID="_x0000_i1650" DrawAspect="Content" ObjectID="_1689706990" r:id="rId780"/>
        </w:object>
      </w:r>
      <w:r w:rsidRPr="00321E2D">
        <w:rPr>
          <w:rFonts w:ascii="Chu Van An" w:hAnsi="Chu Van An" w:cs="Chu Van An"/>
          <w:color w:val="000000"/>
          <w:sz w:val="24"/>
          <w:szCs w:val="24"/>
          <w:shd w:val="clear" w:color="auto" w:fill="FFFFFF"/>
        </w:rPr>
        <w:t xml:space="preserve"> là</w:t>
      </w:r>
    </w:p>
    <w:p w14:paraId="63AB62D9" w14:textId="77777777" w:rsidR="009957E6" w:rsidRPr="00321E2D" w:rsidRDefault="009957E6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4645004">
          <v:shape id="_x0000_i1651" type="#_x0000_t75" style="width:9.2pt;height:14.25pt" o:ole="">
            <v:imagedata r:id="rId781" o:title=""/>
          </v:shape>
          <o:OLEObject Type="Embed" ProgID="Equation.DSMT4" ShapeID="_x0000_i1651" DrawAspect="Content" ObjectID="_1689706991" r:id="rId782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75E7A4E">
          <v:shape id="_x0000_i1652" type="#_x0000_t75" style="width:9.2pt;height:14.25pt" o:ole="">
            <v:imagedata r:id="rId783" o:title=""/>
          </v:shape>
          <o:OLEObject Type="Embed" ProgID="Equation.DSMT4" ShapeID="_x0000_i1652" DrawAspect="Content" ObjectID="_1689706992" r:id="rId784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4E86B570">
          <v:shape id="_x0000_i1653" type="#_x0000_t75" style="width:9.2pt;height:14.25pt" o:ole="">
            <v:imagedata r:id="rId785" o:title=""/>
          </v:shape>
          <o:OLEObject Type="Embed" ProgID="Equation.DSMT4" ShapeID="_x0000_i1653" DrawAspect="Content" ObjectID="_1689706993" r:id="rId786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0EB5EE2">
          <v:shape id="_x0000_i1654" type="#_x0000_t75" style="width:9.2pt;height:13.4pt" o:ole="">
            <v:imagedata r:id="rId787" o:title=""/>
          </v:shape>
          <o:OLEObject Type="Embed" ProgID="Equation.DSMT4" ShapeID="_x0000_i1654" DrawAspect="Content" ObjectID="_1689706994" r:id="rId788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0FC0DE0" w14:textId="77777777" w:rsidR="009957E6" w:rsidRPr="00321E2D" w:rsidRDefault="009957E6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0AD2B8F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E6CD6FB" w14:textId="77777777" w:rsidR="009957E6" w:rsidRPr="00321E2D" w:rsidRDefault="009957E6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5610" w:dyaOrig="990" w14:anchorId="00A3CBBD">
          <v:shape id="_x0000_i1655" type="#_x0000_t75" style="width:280.45pt;height:49.4pt" o:ole="">
            <v:imagedata r:id="rId789" o:title=""/>
          </v:shape>
          <o:OLEObject Type="Embed" ProgID="Equation.DSMT4" ShapeID="_x0000_i1655" DrawAspect="Content" ObjectID="_1689706995" r:id="rId79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mọi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6CBB7A7">
          <v:shape id="_x0000_i1656" type="#_x0000_t75" style="width:44.35pt;height:20.1pt" o:ole="">
            <v:imagedata r:id="rId791" o:title=""/>
          </v:shape>
          <o:OLEObject Type="Embed" ProgID="Equation.DSMT4" ShapeID="_x0000_i1656" DrawAspect="Content" ObjectID="_1689706996" r:id="rId79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0802058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65" w:dyaOrig="270" w14:anchorId="705138AA">
          <v:shape id="_x0000_i1657" type="#_x0000_t75" style="width:23.45pt;height:13.4pt" o:ole="">
            <v:imagedata r:id="rId793" o:title=""/>
          </v:shape>
          <o:OLEObject Type="Embed" ProgID="Equation.DSMT4" ShapeID="_x0000_i1657" DrawAspect="Content" ObjectID="_1689706997" r:id="rId79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xảy ra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085" w:dyaOrig="630" w14:anchorId="76F7C389">
          <v:shape id="_x0000_i1658" type="#_x0000_t75" style="width:103.8pt;height:31pt" o:ole="">
            <v:imagedata r:id="rId795" o:title=""/>
          </v:shape>
          <o:OLEObject Type="Embed" ProgID="Equation.DSMT4" ShapeID="_x0000_i1658" DrawAspect="Content" ObjectID="_1689706998" r:id="rId79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E659C8B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510" w14:anchorId="1A15450D">
          <v:shape id="_x0000_i1659" type="#_x0000_t75" style="width:70.35pt;height:25.95pt" o:ole="">
            <v:imagedata r:id="rId797" o:title=""/>
          </v:shape>
          <o:OLEObject Type="Embed" ProgID="Equation.DSMT4" ShapeID="_x0000_i1659" DrawAspect="Content" ObjectID="_1689706999" r:id="rId79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D06B4F3">
          <v:shape id="_x0000_i1660" type="#_x0000_t75" style="width:27.65pt;height:14.25pt" o:ole="">
            <v:imagedata r:id="rId799" o:title=""/>
          </v:shape>
          <o:OLEObject Type="Embed" ProgID="Equation.DSMT4" ShapeID="_x0000_i1660" DrawAspect="Content" ObjectID="_1689707000" r:id="rId80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B3372C3" w14:textId="77777777" w:rsidR="009957E6" w:rsidRPr="00321E2D" w:rsidRDefault="009957E6" w:rsidP="00321E2D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Giá trị nhỏ nhất của hàm số </w:t>
      </w:r>
      <w:r w:rsidRPr="00321E2D">
        <w:rPr>
          <w:rFonts w:ascii="Chu Van An" w:eastAsia="Calibri" w:hAnsi="Chu Van An" w:cs="Chu Van An"/>
          <w:position w:val="-24"/>
          <w:sz w:val="24"/>
          <w:szCs w:val="24"/>
        </w:rPr>
        <w:object w:dxaOrig="1500" w:dyaOrig="660" w14:anchorId="4558B514">
          <v:shape id="_x0000_i1661" type="#_x0000_t75" style="width:74.5pt;height:33.5pt" o:ole="">
            <v:imagedata r:id="rId801" o:title=""/>
          </v:shape>
          <o:OLEObject Type="Embed" ProgID="Equation.DSMT4" ShapeID="_x0000_i1661" DrawAspect="Content" ObjectID="_1689707001" r:id="rId80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55" w14:anchorId="7727A232">
          <v:shape id="_x0000_i1662" type="#_x0000_t75" style="width:26.8pt;height:12.55pt" o:ole="">
            <v:imagedata r:id="rId803" o:title=""/>
          </v:shape>
          <o:OLEObject Type="Embed" ProgID="Equation.DSMT4" ShapeID="_x0000_i1662" DrawAspect="Content" ObjectID="_1689707002" r:id="rId80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</w:t>
      </w:r>
    </w:p>
    <w:p w14:paraId="0FC67CD5" w14:textId="77777777" w:rsidR="009957E6" w:rsidRPr="00321E2D" w:rsidRDefault="009957E6" w:rsidP="00321E2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360" w:dyaOrig="375" w14:anchorId="46864183">
          <v:shape id="_x0000_i1663" type="#_x0000_t75" style="width:18.4pt;height:19.25pt" o:ole="">
            <v:imagedata r:id="rId805" o:title=""/>
          </v:shape>
          <o:OLEObject Type="Embed" ProgID="Equation.DSMT4" ShapeID="_x0000_i1663" DrawAspect="Content" ObjectID="_1689707003" r:id="rId80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375" w14:anchorId="278C276B">
          <v:shape id="_x0000_i1664" type="#_x0000_t75" style="width:23.45pt;height:19.25pt" o:ole="">
            <v:imagedata r:id="rId807" o:title=""/>
          </v:shape>
          <o:OLEObject Type="Embed" ProgID="Equation.DSMT4" ShapeID="_x0000_i1664" DrawAspect="Content" ObjectID="_1689707004" r:id="rId80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375" w14:anchorId="46D0EBC4">
          <v:shape id="_x0000_i1665" type="#_x0000_t75" style="width:23.45pt;height:19.25pt" o:ole="">
            <v:imagedata r:id="rId809" o:title=""/>
          </v:shape>
          <o:OLEObject Type="Embed" ProgID="Equation.DSMT4" ShapeID="_x0000_i1665" DrawAspect="Content" ObjectID="_1689707005" r:id="rId81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95" w:dyaOrig="375" w14:anchorId="57F1AB5F">
          <v:shape id="_x0000_i1666" type="#_x0000_t75" style="width:24.3pt;height:19.25pt" o:ole="">
            <v:imagedata r:id="rId811" o:title=""/>
          </v:shape>
          <o:OLEObject Type="Embed" ProgID="Equation.DSMT4" ShapeID="_x0000_i1666" DrawAspect="Content" ObjectID="_1689707006" r:id="rId81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CAFB0A0" w14:textId="77777777" w:rsidR="009957E6" w:rsidRPr="00321E2D" w:rsidRDefault="009957E6" w:rsidP="00321E2D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color w:val="000099"/>
          <w:sz w:val="24"/>
          <w:szCs w:val="24"/>
        </w:rPr>
      </w:pPr>
      <w:r w:rsidRPr="00321E2D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0B17BB47" w14:textId="77777777" w:rsidR="009957E6" w:rsidRPr="00321E2D" w:rsidRDefault="009957E6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Chọn B</w:t>
      </w:r>
    </w:p>
    <w:p w14:paraId="28783B68" w14:textId="77777777" w:rsidR="009957E6" w:rsidRPr="00321E2D" w:rsidRDefault="009957E6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Theo bất đẳng thức Côsi ta có </w:t>
      </w:r>
      <w:r w:rsidRPr="00321E2D">
        <w:rPr>
          <w:rFonts w:ascii="Chu Van An" w:eastAsia="Calibri" w:hAnsi="Chu Van An" w:cs="Chu Van An"/>
          <w:position w:val="-24"/>
          <w:sz w:val="24"/>
          <w:szCs w:val="24"/>
        </w:rPr>
        <w:object w:dxaOrig="1500" w:dyaOrig="660" w14:anchorId="6D484E4D">
          <v:shape id="_x0000_i1667" type="#_x0000_t75" style="width:74.5pt;height:33.5pt" o:ole="">
            <v:imagedata r:id="rId813" o:title=""/>
          </v:shape>
          <o:OLEObject Type="Embed" ProgID="Equation.DSMT4" ShapeID="_x0000_i1667" DrawAspect="Content" ObjectID="_1689707007" r:id="rId81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suy ra giá trị nhỏ nhất của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480" w:dyaOrig="315" w14:anchorId="09F0C44E">
          <v:shape id="_x0000_i1668" type="#_x0000_t75" style="width:23.45pt;height:15.9pt" o:ole="">
            <v:imagedata r:id="rId815" o:title=""/>
          </v:shape>
          <o:OLEObject Type="Embed" ProgID="Equation.DSMT4" ShapeID="_x0000_i1668" DrawAspect="Content" ObjectID="_1689707008" r:id="rId81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bằng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375" w14:anchorId="74A7A033">
          <v:shape id="_x0000_i1669" type="#_x0000_t75" style="width:23.45pt;height:19.25pt" o:ole="">
            <v:imagedata r:id="rId817" o:title=""/>
          </v:shape>
          <o:OLEObject Type="Embed" ProgID="Equation.DSMT4" ShapeID="_x0000_i1669" DrawAspect="Content" ObjectID="_1689707009" r:id="rId81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78BC97E" w14:textId="77777777" w:rsidR="009957E6" w:rsidRPr="00321E2D" w:rsidRDefault="009957E6" w:rsidP="00321E2D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Giá trị lớn nhất của biểu thức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280" w:dyaOrig="390" w14:anchorId="5DB9C9C0">
          <v:shape id="_x0000_i1670" type="#_x0000_t75" style="width:113.85pt;height:20.1pt" o:ole="">
            <v:imagedata r:id="rId819" o:title=""/>
          </v:shape>
          <o:OLEObject Type="Embed" ProgID="Equation.DSMT4" ShapeID="_x0000_i1670" DrawAspect="Content" ObjectID="_1689707010" r:id="rId820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065" w:dyaOrig="285" w14:anchorId="3B7DA317">
          <v:shape id="_x0000_i1671" type="#_x0000_t75" style="width:52.75pt;height:14.25pt" o:ole="">
            <v:imagedata r:id="rId821" o:title=""/>
          </v:shape>
          <o:OLEObject Type="Embed" ProgID="Equation.DSMT4" ShapeID="_x0000_i1671" DrawAspect="Content" ObjectID="_1689707011" r:id="rId822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38BDAFE7" w14:textId="77777777" w:rsidR="009957E6" w:rsidRPr="00321E2D" w:rsidRDefault="009957E6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321E2D">
        <w:rPr>
          <w:rFonts w:ascii="Chu Van An" w:hAnsi="Chu Van An" w:cs="Chu Van An"/>
          <w:sz w:val="24"/>
          <w:szCs w:val="24"/>
          <w:lang w:val="vi-VN"/>
        </w:rPr>
        <w:t>1</w: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21E2D">
        <w:rPr>
          <w:rFonts w:ascii="Chu Van An" w:hAnsi="Chu Van An" w:cs="Chu Van An"/>
          <w:sz w:val="24"/>
          <w:szCs w:val="24"/>
          <w:lang w:val="vi-VN"/>
        </w:rPr>
        <w:t>0</w: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21E2D">
        <w:rPr>
          <w:rFonts w:ascii="Chu Van An" w:hAnsi="Chu Van An" w:cs="Chu Van An"/>
          <w:sz w:val="24"/>
          <w:szCs w:val="24"/>
          <w:lang w:val="vi-VN"/>
        </w:rPr>
        <w:t>64</w: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21E2D">
        <w:rPr>
          <w:rFonts w:ascii="Chu Van An" w:hAnsi="Chu Van An" w:cs="Chu Van An"/>
          <w:sz w:val="24"/>
          <w:szCs w:val="24"/>
          <w:lang w:val="vi-VN"/>
        </w:rPr>
        <w:t>32</w: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012158C" w14:textId="77777777" w:rsidR="009957E6" w:rsidRPr="00321E2D" w:rsidRDefault="009957E6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30D17387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>D.</w:t>
      </w:r>
    </w:p>
    <w:p w14:paraId="6E49C972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Đặt :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005" w:dyaOrig="390" w14:anchorId="5DE6891D">
          <v:shape id="_x0000_i1672" type="#_x0000_t75" style="width:200.1pt;height:20.1pt" o:ole="">
            <v:imagedata r:id="rId823" o:title=""/>
          </v:shape>
          <o:OLEObject Type="Embed" ProgID="Equation.DSMT4" ShapeID="_x0000_i1672" DrawAspect="Content" ObjectID="_1689707012" r:id="rId824"/>
        </w:object>
      </w:r>
      <w:r w:rsidRPr="00321E2D">
        <w:rPr>
          <w:rFonts w:ascii="Chu Van An" w:eastAsia="Times New Roman" w:hAnsi="Chu Van An" w:cs="Chu Van An"/>
          <w:position w:val="-40"/>
          <w:sz w:val="24"/>
          <w:szCs w:val="24"/>
          <w:lang w:val="fr-FR"/>
        </w:rPr>
        <w:object w:dxaOrig="150" w:dyaOrig="990" w14:anchorId="7026FC9E">
          <v:shape id="_x0000_i1673" type="#_x0000_t75" style="width:7.55pt;height:49.4pt" o:ole="">
            <v:imagedata r:id="rId825" o:title=""/>
          </v:shape>
          <o:OLEObject Type="Embed" ProgID="Equation.DSMT4" ShapeID="_x0000_i1673" DrawAspect="Content" ObjectID="_1689707013" r:id="rId82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1FC21E97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Theo bất đẳng thức Cosi có :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3735" w:dyaOrig="675" w14:anchorId="22B6267F">
          <v:shape id="_x0000_i1674" type="#_x0000_t75" style="width:186.7pt;height:34.35pt" o:ole="">
            <v:imagedata r:id="rId827" o:title=""/>
          </v:shape>
          <o:OLEObject Type="Embed" ProgID="Equation.DSMT4" ShapeID="_x0000_i1674" DrawAspect="Content" ObjectID="_1689707014" r:id="rId82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51C4A37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435" w:dyaOrig="390" w14:anchorId="40EF9B98">
          <v:shape id="_x0000_i1675" type="#_x0000_t75" style="width:171.65pt;height:20.1pt" o:ole="">
            <v:imagedata r:id="rId829" o:title=""/>
          </v:shape>
          <o:OLEObject Type="Embed" ProgID="Equation.DSMT4" ShapeID="_x0000_i1675" DrawAspect="Content" ObjectID="_1689707015" r:id="rId83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59580522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1470" w:dyaOrig="525" w14:anchorId="4330FEAB">
          <v:shape id="_x0000_i1676" type="#_x0000_t75" style="width:73.65pt;height:26.8pt" o:ole="">
            <v:imagedata r:id="rId831" o:title=""/>
          </v:shape>
          <o:OLEObject Type="Embed" ProgID="Equation.DSMT4" ShapeID="_x0000_i1676" DrawAspect="Content" ObjectID="_1689707016" r:id="rId83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khi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940" w:dyaOrig="390" w14:anchorId="49A6C7E7">
          <v:shape id="_x0000_i1677" type="#_x0000_t75" style="width:146.5pt;height:20.1pt" o:ole="">
            <v:imagedata r:id="rId833" o:title=""/>
          </v:shape>
          <o:OLEObject Type="Embed" ProgID="Equation.DSMT4" ShapeID="_x0000_i1677" DrawAspect="Content" ObjectID="_1689707017" r:id="rId83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suy ra đáp án</w:t>
      </w:r>
    </w:p>
    <w:p w14:paraId="20C9CB96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i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i/>
          <w:color w:val="0000FF"/>
          <w:sz w:val="24"/>
          <w:szCs w:val="24"/>
          <w:lang w:val="fr-FR"/>
        </w:rPr>
        <w:t xml:space="preserve">Chú ý : Có thể dùng phương pháp hàm số, lập bảng biến thiên trên </w:t>
      </w:r>
      <w:r w:rsidRPr="00321E2D">
        <w:rPr>
          <w:rFonts w:ascii="Chu Van An" w:eastAsia="Times New Roman" w:hAnsi="Chu Van An" w:cs="Chu Van An"/>
          <w:i/>
          <w:color w:val="0000FF"/>
          <w:position w:val="-14"/>
          <w:sz w:val="24"/>
          <w:szCs w:val="24"/>
          <w:lang w:val="fr-FR"/>
        </w:rPr>
        <w:object w:dxaOrig="705" w:dyaOrig="405" w14:anchorId="1E4FC455">
          <v:shape id="_x0000_i1678" type="#_x0000_t75" style="width:35.15pt;height:20.1pt" o:ole="">
            <v:imagedata r:id="rId835" o:title=""/>
          </v:shape>
          <o:OLEObject Type="Embed" ProgID="Equation.DSMT4" ShapeID="_x0000_i1678" DrawAspect="Content" ObjectID="_1689707018" r:id="rId836"/>
        </w:object>
      </w:r>
      <w:r w:rsidRPr="00321E2D">
        <w:rPr>
          <w:rFonts w:ascii="Chu Van An" w:hAnsi="Chu Van An" w:cs="Chu Van An"/>
          <w:i/>
          <w:color w:val="0000FF"/>
          <w:sz w:val="24"/>
          <w:szCs w:val="24"/>
          <w:lang w:val="fr-FR"/>
        </w:rPr>
        <w:t>.</w:t>
      </w:r>
    </w:p>
    <w:p w14:paraId="7893F1FC" w14:textId="77777777" w:rsidR="009957E6" w:rsidRPr="00321E2D" w:rsidRDefault="009957E6" w:rsidP="00321E2D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</w:rPr>
        <w:t xml:space="preserve">Tìm giá trị nhỏ nhất của biểu thức </w:t>
      </w:r>
      <w:r w:rsidRPr="00321E2D">
        <w:rPr>
          <w:rFonts w:ascii="Chu Van An" w:eastAsia="Times New Roman" w:hAnsi="Chu Van An" w:cs="Chu Van An"/>
          <w:position w:val="-18"/>
          <w:sz w:val="24"/>
          <w:szCs w:val="24"/>
        </w:rPr>
        <w:object w:dxaOrig="2310" w:dyaOrig="495" w14:anchorId="752BBB6E">
          <v:shape id="_x0000_i1679" type="#_x0000_t75" style="width:115.55pt;height:24.3pt" o:ole="">
            <v:imagedata r:id="rId837" o:title=""/>
          </v:shape>
          <o:OLEObject Type="Embed" ProgID="Equation.DSMT4" ShapeID="_x0000_i1679" DrawAspect="Content" ObjectID="_1689707019" r:id="rId838"/>
        </w:object>
      </w:r>
      <w:r w:rsidRPr="00321E2D">
        <w:rPr>
          <w:rFonts w:ascii="Chu Van An" w:hAnsi="Chu Van An" w:cs="Chu Van An"/>
          <w:sz w:val="24"/>
          <w:szCs w:val="24"/>
        </w:rPr>
        <w:t>:</w:t>
      </w:r>
    </w:p>
    <w:p w14:paraId="5EB74F19" w14:textId="77777777" w:rsidR="009957E6" w:rsidRPr="00321E2D" w:rsidRDefault="009957E6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29C260E6">
          <v:shape id="_x0000_i1680" type="#_x0000_t75" style="width:10.05pt;height:13.4pt" o:ole="">
            <v:imagedata r:id="rId839" o:title=""/>
          </v:shape>
          <o:OLEObject Type="Embed" ProgID="Equation.DSMT4" ShapeID="_x0000_i1680" DrawAspect="Content" ObjectID="_1689707020" r:id="rId840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210C2DCD">
          <v:shape id="_x0000_i1681" type="#_x0000_t75" style="width:20.1pt;height:16.75pt" o:ole="">
            <v:imagedata r:id="rId841" o:title=""/>
          </v:shape>
          <o:OLEObject Type="Embed" ProgID="Equation.DSMT4" ShapeID="_x0000_i1681" DrawAspect="Content" ObjectID="_1689707021" r:id="rId84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345" w14:anchorId="6B45C792">
          <v:shape id="_x0000_i1682" type="#_x0000_t75" style="width:35.15pt;height:16.75pt" o:ole="">
            <v:imagedata r:id="rId843" o:title=""/>
          </v:shape>
          <o:OLEObject Type="Embed" ProgID="Equation.DSMT4" ShapeID="_x0000_i1682" DrawAspect="Content" ObjectID="_1689707022" r:id="rId844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6F060B6C">
          <v:shape id="_x0000_i1683" type="#_x0000_t75" style="width:10.05pt;height:13.4pt" o:ole="">
            <v:imagedata r:id="rId845" o:title=""/>
          </v:shape>
          <o:OLEObject Type="Embed" ProgID="Equation.DSMT4" ShapeID="_x0000_i1683" DrawAspect="Content" ObjectID="_1689707023" r:id="rId846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9626A58" w14:textId="77777777" w:rsidR="009957E6" w:rsidRPr="00321E2D" w:rsidRDefault="009957E6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F9679E7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ACF54C8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Điều kiện</w:t>
      </w:r>
      <w:r w:rsidRPr="00321E2D">
        <w:rPr>
          <w:rFonts w:ascii="Chu Van An" w:hAnsi="Chu Van An" w:cs="Chu Van An"/>
          <w:b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16"/>
          <w:sz w:val="24"/>
          <w:szCs w:val="24"/>
        </w:rPr>
        <w:object w:dxaOrig="915" w:dyaOrig="435" w14:anchorId="55F110EA">
          <v:shape id="_x0000_i1684" type="#_x0000_t75" style="width:45.2pt;height:21.75pt" o:ole="">
            <v:imagedata r:id="rId847" o:title=""/>
          </v:shape>
          <o:OLEObject Type="Embed" ProgID="Equation.DSMT4" ShapeID="_x0000_i1684" DrawAspect="Content" ObjectID="_1689707024" r:id="rId84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EF44989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36"/>
          <w:sz w:val="24"/>
          <w:szCs w:val="24"/>
        </w:rPr>
        <w:object w:dxaOrig="8040" w:dyaOrig="825" w14:anchorId="1C22C364">
          <v:shape id="_x0000_i1685" type="#_x0000_t75" style="width:401.85pt;height:41.85pt" o:ole="">
            <v:imagedata r:id="rId849" o:title=""/>
          </v:shape>
          <o:OLEObject Type="Embed" ProgID="Equation.DSMT4" ShapeID="_x0000_i1685" DrawAspect="Content" ObjectID="_1689707025" r:id="rId850"/>
        </w:object>
      </w:r>
    </w:p>
    <w:p w14:paraId="1CB5CE2F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Do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255" w14:anchorId="7CAE99C2">
          <v:shape id="_x0000_i1686" type="#_x0000_t75" style="width:69.5pt;height:12.55pt" o:ole="">
            <v:imagedata r:id="rId851" o:title=""/>
          </v:shape>
          <o:OLEObject Type="Embed" ProgID="Equation.DSMT4" ShapeID="_x0000_i1686" DrawAspect="Content" ObjectID="_1689707026" r:id="rId852"/>
        </w:object>
      </w:r>
    </w:p>
    <w:p w14:paraId="05B3AA82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Pr="00321E2D">
        <w:rPr>
          <w:rFonts w:ascii="Chu Van An" w:hAnsi="Chu Van An" w:cs="Chu Van An"/>
          <w:sz w:val="24"/>
          <w:szCs w:val="24"/>
        </w:rPr>
        <w:t xml:space="preserve">giá trị nhỏ nhất của biểu thức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265" w:dyaOrig="390" w14:anchorId="514D9DCA">
          <v:shape id="_x0000_i1687" type="#_x0000_t75" style="width:113.85pt;height:20.1pt" o:ole="">
            <v:imagedata r:id="rId853" o:title=""/>
          </v:shape>
          <o:OLEObject Type="Embed" ProgID="Equation.DSMT4" ShapeID="_x0000_i1687" DrawAspect="Content" ObjectID="_1689707027" r:id="rId85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29AB2108">
          <v:shape id="_x0000_i1688" type="#_x0000_t75" style="width:20.1pt;height:16.75pt" o:ole="">
            <v:imagedata r:id="rId841" o:title=""/>
          </v:shape>
          <o:OLEObject Type="Embed" ProgID="Equation.DSMT4" ShapeID="_x0000_i1688" DrawAspect="Content" ObjectID="_1689707028" r:id="rId85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55" w14:anchorId="251EF0CC">
          <v:shape id="_x0000_i1689" type="#_x0000_t75" style="width:26.8pt;height:12.55pt" o:ole="">
            <v:imagedata r:id="rId856" o:title=""/>
          </v:shape>
          <o:OLEObject Type="Embed" ProgID="Equation.DSMT4" ShapeID="_x0000_i1689" DrawAspect="Content" ObjectID="_1689707029" r:id="rId85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hoặc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55" w14:anchorId="2F088120">
          <v:shape id="_x0000_i1690" type="#_x0000_t75" style="width:26.8pt;height:12.55pt" o:ole="">
            <v:imagedata r:id="rId858" o:title=""/>
          </v:shape>
          <o:OLEObject Type="Embed" ProgID="Equation.DSMT4" ShapeID="_x0000_i1690" DrawAspect="Content" ObjectID="_1689707030" r:id="rId85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8A0F100" w14:textId="77777777" w:rsidR="009957E6" w:rsidRPr="00321E2D" w:rsidRDefault="009957E6" w:rsidP="00321E2D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140" w:dyaOrig="330" w14:anchorId="744E793F">
          <v:shape id="_x0000_i1691" type="#_x0000_t75" style="width:56.95pt;height:15.9pt" o:ole="">
            <v:imagedata r:id="rId860" o:title=""/>
          </v:shape>
          <o:OLEObject Type="Embed" ProgID="Equation.DSMT4" ShapeID="_x0000_i1691" DrawAspect="Content" ObjectID="_1689707031" r:id="rId861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870" w:dyaOrig="330" w14:anchorId="018E50D0">
          <v:shape id="_x0000_i1692" type="#_x0000_t75" style="width:43.55pt;height:15.9pt" o:ole="">
            <v:imagedata r:id="rId862" o:title=""/>
          </v:shape>
          <o:OLEObject Type="Embed" ProgID="Equation.DSMT4" ShapeID="_x0000_i1692" DrawAspect="Content" ObjectID="_1689707032" r:id="rId863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Tìm giá trị nhỏ nhất của biểu thức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2070" w:dyaOrig="720" w14:anchorId="4BBEF6D5">
          <v:shape id="_x0000_i1693" type="#_x0000_t75" style="width:103pt;height:36pt" o:ole="">
            <v:imagedata r:id="rId864" o:title=""/>
          </v:shape>
          <o:OLEObject Type="Embed" ProgID="Equation.DSMT4" ShapeID="_x0000_i1693" DrawAspect="Content" ObjectID="_1689707033" r:id="rId865"/>
        </w:object>
      </w:r>
    </w:p>
    <w:p w14:paraId="314A7A8C" w14:textId="77777777" w:rsidR="009957E6" w:rsidRPr="00321E2D" w:rsidRDefault="009957E6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fr-FR"/>
        </w:rPr>
        <w:object w:dxaOrig="330" w:dyaOrig="270" w14:anchorId="781016DA">
          <v:shape id="_x0000_i1694" type="#_x0000_t75" style="width:15.9pt;height:13.4pt" o:ole="">
            <v:imagedata r:id="rId866" o:title=""/>
          </v:shape>
          <o:OLEObject Type="Embed" ProgID="Equation.DSMT4" ShapeID="_x0000_i1694" DrawAspect="Content" ObjectID="_1689707034" r:id="rId867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lang w:val="fr-FR"/>
        </w:rPr>
        <w:object w:dxaOrig="150" w:dyaOrig="255" w14:anchorId="1C49ADD2">
          <v:shape id="_x0000_i1695" type="#_x0000_t75" style="width:7.55pt;height:12.55pt" o:ole="">
            <v:imagedata r:id="rId868" o:title=""/>
          </v:shape>
          <o:OLEObject Type="Embed" ProgID="Equation.DSMT4" ShapeID="_x0000_i1695" DrawAspect="Content" ObjectID="_1689707035" r:id="rId869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fr-FR"/>
        </w:rPr>
        <w:object w:dxaOrig="165" w:dyaOrig="270" w14:anchorId="519E183F">
          <v:shape id="_x0000_i1696" type="#_x0000_t75" style="width:8.35pt;height:13.4pt" o:ole="">
            <v:imagedata r:id="rId870" o:title=""/>
          </v:shape>
          <o:OLEObject Type="Embed" ProgID="Equation.DSMT4" ShapeID="_x0000_i1696" DrawAspect="Content" ObjectID="_1689707036" r:id="rId871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  <w:lang w:val="fr-FR"/>
        </w:rPr>
        <w:object w:dxaOrig="240" w:dyaOrig="630" w14:anchorId="39150340">
          <v:shape id="_x0000_i1697" type="#_x0000_t75" style="width:12.55pt;height:31pt" o:ole="">
            <v:imagedata r:id="rId872" o:title=""/>
          </v:shape>
          <o:OLEObject Type="Embed" ProgID="Equation.DSMT4" ShapeID="_x0000_i1697" DrawAspect="Content" ObjectID="_1689707037" r:id="rId873"/>
        </w:object>
      </w:r>
    </w:p>
    <w:p w14:paraId="114C15C5" w14:textId="77777777" w:rsidR="009957E6" w:rsidRPr="00321E2D" w:rsidRDefault="009957E6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2EEBCFEE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Chọn C</w:t>
      </w:r>
    </w:p>
    <w:p w14:paraId="27949B21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eastAsia="Calibri" w:hAnsi="Chu Van An" w:cs="Chu Van An"/>
          <w:b/>
          <w:color w:val="0000FF"/>
          <w:position w:val="-236"/>
          <w:sz w:val="24"/>
          <w:szCs w:val="24"/>
          <w:lang w:val="fr-FR"/>
        </w:rPr>
        <w:object w:dxaOrig="3150" w:dyaOrig="4845" w14:anchorId="762A8A55">
          <v:shape id="_x0000_i1698" type="#_x0000_t75" style="width:157.4pt;height:242.8pt" o:ole="">
            <v:imagedata r:id="rId874" o:title=""/>
          </v:shape>
          <o:OLEObject Type="Embed" ProgID="Equation.DSMT4" ShapeID="_x0000_i1698" DrawAspect="Content" ObjectID="_1689707038" r:id="rId875"/>
        </w:object>
      </w:r>
    </w:p>
    <w:p w14:paraId="0B100746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Mặt khác</w:t>
      </w:r>
    </w:p>
    <w:p w14:paraId="00F3CA72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Calibri" w:hAnsi="Chu Van An" w:cs="Chu Van An"/>
          <w:position w:val="-64"/>
          <w:sz w:val="24"/>
          <w:szCs w:val="24"/>
        </w:rPr>
        <w:object w:dxaOrig="1740" w:dyaOrig="1395" w14:anchorId="5909E825">
          <v:shape id="_x0000_i1699" type="#_x0000_t75" style="width:87.05pt;height:70.35pt" o:ole="">
            <v:imagedata r:id="rId876" o:title=""/>
          </v:shape>
          <o:OLEObject Type="Embed" ProgID="Equation.DSMT4" ShapeID="_x0000_i1699" DrawAspect="Content" ObjectID="_1689707039" r:id="rId877"/>
        </w:object>
      </w:r>
    </w:p>
    <w:p w14:paraId="23AA2BDE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Suy ra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1395" w:dyaOrig="270" w14:anchorId="6C1BCAA6">
          <v:shape id="_x0000_i1700" type="#_x0000_t75" style="width:70.35pt;height:13.4pt" o:ole="">
            <v:imagedata r:id="rId878" o:title=""/>
          </v:shape>
          <o:OLEObject Type="Embed" ProgID="Equation.DSMT4" ShapeID="_x0000_i1700" DrawAspect="Content" ObjectID="_1689707040" r:id="rId879"/>
        </w:object>
      </w:r>
    </w:p>
    <w:p w14:paraId="52619CD2" w14:textId="7CDA0866" w:rsidR="009957E6" w:rsidRPr="00321E2D" w:rsidRDefault="009957E6" w:rsidP="00321E2D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bằng xảy ra khi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30" w14:anchorId="013A4223">
          <v:shape id="_x0000_i1701" type="#_x0000_t75" style="width:48.55pt;height:31pt" o:ole="">
            <v:imagedata r:id="rId880" o:title=""/>
          </v:shape>
          <o:OLEObject Type="Embed" ProgID="Equation.DSMT4" ShapeID="_x0000_i1701" DrawAspect="Content" ObjectID="_1689707041" r:id="rId881"/>
        </w:object>
      </w:r>
    </w:p>
    <w:p w14:paraId="53811DC6" w14:textId="2CDDBF3E" w:rsidR="009957E6" w:rsidRDefault="009957E6" w:rsidP="00321E2D">
      <w:pPr>
        <w:spacing w:line="240" w:lineRule="auto"/>
        <w:ind w:left="142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73"/>
        <w:gridCol w:w="4995"/>
      </w:tblGrid>
      <w:tr w:rsidR="00660BF7" w:rsidRPr="00896070" w14:paraId="12EA2E62" w14:textId="77777777" w:rsidTr="00660BF7">
        <w:tc>
          <w:tcPr>
            <w:tcW w:w="5773" w:type="dxa"/>
            <w:shd w:val="clear" w:color="auto" w:fill="auto"/>
          </w:tcPr>
          <w:p w14:paraId="1607E4EB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>Câu 1:</w: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Giá trị lớn nhất của biểu thức </w:t>
            </w:r>
            <w:r w:rsidRPr="00896070">
              <w:rPr>
                <w:rFonts w:ascii="Chu Van An" w:hAnsi="Chu Van An" w:cs="Chu Van An"/>
                <w:position w:val="-14"/>
                <w:sz w:val="24"/>
                <w:szCs w:val="24"/>
                <w:lang w:val="fr-FR"/>
              </w:rPr>
              <w:object w:dxaOrig="2280" w:dyaOrig="390" w14:anchorId="29FE0A97">
                <v:shape id="_x0000_i7829" type="#_x0000_t75" style="width:113.85pt;height:20.1pt" o:ole="">
                  <v:imagedata r:id="rId819" o:title=""/>
                </v:shape>
                <o:OLEObject Type="Embed" ProgID="Equation.DSMT4" ShapeID="_x0000_i7829" DrawAspect="Content" ObjectID="_1689707042" r:id="rId88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với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065" w:dyaOrig="285" w14:anchorId="11E91D5F">
                <v:shape id="_x0000_i7830" type="#_x0000_t75" style="width:52.75pt;height:14.25pt" o:ole="">
                  <v:imagedata r:id="rId821" o:title=""/>
                </v:shape>
                <o:OLEObject Type="Embed" ProgID="Equation.DSMT4" ShapeID="_x0000_i7830" DrawAspect="Content" ObjectID="_1689707043" r:id="rId88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47E5D7A6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315" w:dyaOrig="285" w14:anchorId="3718892C">
                <v:shape id="_x0000_i7831" type="#_x0000_t75" style="width:15.9pt;height:14.25pt" o:ole="">
                  <v:imagedata r:id="rId884" o:title=""/>
                </v:shape>
                <o:OLEObject Type="Embed" ProgID="Equation.DSMT4" ShapeID="_x0000_i7831" DrawAspect="Content" ObjectID="_1689707044" r:id="rId885"/>
              </w:objec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300" w:dyaOrig="285" w14:anchorId="435337A6">
                <v:shape id="_x0000_i7832" type="#_x0000_t75" style="width:15.05pt;height:14.25pt" o:ole="">
                  <v:imagedata r:id="rId886" o:title=""/>
                </v:shape>
                <o:OLEObject Type="Embed" ProgID="Equation.DSMT4" ShapeID="_x0000_i7832" DrawAspect="Content" ObjectID="_1689707045" r:id="rId887"/>
              </w:objec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135" w:dyaOrig="255" w14:anchorId="6A8AACE6">
                <v:shape id="_x0000_i7833" type="#_x0000_t75" style="width:6.7pt;height:12.55pt" o:ole="">
                  <v:imagedata r:id="rId888" o:title=""/>
                </v:shape>
                <o:OLEObject Type="Embed" ProgID="Equation.DSMT4" ShapeID="_x0000_i7833" DrawAspect="Content" ObjectID="_1689707046" r:id="rId88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195" w:dyaOrig="285" w14:anchorId="6517EC56">
                <v:shape id="_x0000_i7834" type="#_x0000_t75" style="width:9.2pt;height:14.25pt" o:ole="">
                  <v:imagedata r:id="rId890" o:title=""/>
                </v:shape>
                <o:OLEObject Type="Embed" ProgID="Equation.DSMT4" ShapeID="_x0000_i7834" DrawAspect="Content" ObjectID="_1689707047" r:id="rId891"/>
              </w:objec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578ED1B2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1D0F8411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774A30F3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7444E3FE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11EB8216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60D94ED0" w14:textId="77777777" w:rsidTr="00660BF7">
        <w:tc>
          <w:tcPr>
            <w:tcW w:w="5773" w:type="dxa"/>
            <w:shd w:val="clear" w:color="auto" w:fill="auto"/>
          </w:tcPr>
          <w:p w14:paraId="3D021568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>Câu 2:</w: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1140" w:dyaOrig="330" w14:anchorId="61D297F3">
                <v:shape id="_x0000_i7835" type="#_x0000_t75" style="width:56.95pt;height:15.9pt" o:ole="">
                  <v:imagedata r:id="rId860" o:title=""/>
                </v:shape>
                <o:OLEObject Type="Embed" ProgID="Equation.DSMT4" ShapeID="_x0000_i7835" DrawAspect="Content" ObjectID="_1689707048" r:id="rId89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870" w:dyaOrig="330" w14:anchorId="671C3704">
                <v:shape id="_x0000_i7836" type="#_x0000_t75" style="width:43.55pt;height:15.9pt" o:ole="">
                  <v:imagedata r:id="rId862" o:title=""/>
                </v:shape>
                <o:OLEObject Type="Embed" ProgID="Equation.DSMT4" ShapeID="_x0000_i7836" DrawAspect="Content" ObjectID="_1689707049" r:id="rId89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giá trị nhỏ nhất của biểu thức </w:t>
            </w:r>
            <w:r w:rsidRPr="00896070">
              <w:rPr>
                <w:rFonts w:ascii="Chu Van An" w:hAnsi="Chu Van An" w:cs="Chu Van An"/>
                <w:position w:val="-30"/>
                <w:sz w:val="24"/>
                <w:szCs w:val="24"/>
                <w:lang w:val="fr-FR"/>
              </w:rPr>
              <w:object w:dxaOrig="2070" w:dyaOrig="720" w14:anchorId="40778A51">
                <v:shape id="_x0000_i7837" type="#_x0000_t75" style="width:103pt;height:36pt" o:ole="">
                  <v:imagedata r:id="rId864" o:title=""/>
                </v:shape>
                <o:OLEObject Type="Embed" ProgID="Equation.DSMT4" ShapeID="_x0000_i7837" DrawAspect="Content" ObjectID="_1689707050" r:id="rId894"/>
              </w:object>
            </w:r>
          </w:p>
          <w:p w14:paraId="13FC0C47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fr-FR"/>
              </w:rPr>
              <w:object w:dxaOrig="165" w:dyaOrig="270" w14:anchorId="4502148D">
                <v:shape id="_x0000_i7838" type="#_x0000_t75" style="width:8.35pt;height:13.4pt" o:ole="">
                  <v:imagedata r:id="rId870" o:title=""/>
                </v:shape>
                <o:OLEObject Type="Embed" ProgID="Equation.DSMT4" ShapeID="_x0000_i7838" DrawAspect="Content" ObjectID="_1689707051" r:id="rId89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  <w:lang w:val="fr-FR"/>
              </w:rPr>
              <w:object w:dxaOrig="240" w:dyaOrig="630" w14:anchorId="7BDB37DE">
                <v:shape id="_x0000_i7839" type="#_x0000_t75" style="width:12.55pt;height:31pt" o:ole="">
                  <v:imagedata r:id="rId872" o:title=""/>
                </v:shape>
                <o:OLEObject Type="Embed" ProgID="Equation.DSMT4" ShapeID="_x0000_i7839" DrawAspect="Content" ObjectID="_1689707052" r:id="rId896"/>
              </w:objec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fr-FR"/>
              </w:rPr>
              <w:object w:dxaOrig="330" w:dyaOrig="270" w14:anchorId="23FB26E7">
                <v:shape id="_x0000_i7840" type="#_x0000_t75" style="width:15.9pt;height:13.4pt" o:ole="">
                  <v:imagedata r:id="rId866" o:title=""/>
                </v:shape>
                <o:OLEObject Type="Embed" ProgID="Equation.DSMT4" ShapeID="_x0000_i7840" DrawAspect="Content" ObjectID="_1689707053" r:id="rId89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  <w:lang w:val="fr-FR"/>
              </w:rPr>
              <w:object w:dxaOrig="150" w:dyaOrig="255" w14:anchorId="75102B14">
                <v:shape id="_x0000_i7841" type="#_x0000_t75" style="width:7.55pt;height:12.55pt" o:ole="">
                  <v:imagedata r:id="rId868" o:title=""/>
                </v:shape>
                <o:OLEObject Type="Embed" ProgID="Equation.DSMT4" ShapeID="_x0000_i7841" DrawAspect="Content" ObjectID="_1689707054" r:id="rId89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76FBCEF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24AFFF0F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0ED89AF3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6BD0E1B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3DD2F3A1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05DE21A6" w14:textId="77777777" w:rsidTr="00660BF7">
        <w:tc>
          <w:tcPr>
            <w:tcW w:w="5773" w:type="dxa"/>
            <w:shd w:val="clear" w:color="auto" w:fill="auto"/>
          </w:tcPr>
          <w:p w14:paraId="0BB16DEA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các số thực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40" w:dyaOrig="315" w14:anchorId="0851A331">
                <v:shape id="_x0000_i7842" type="#_x0000_t75" style="width:41.85pt;height:15.9pt" o:ole="">
                  <v:imagedata r:id="rId899" o:title=""/>
                </v:shape>
                <o:OLEObject Type="Embed" ProgID="Equation.DSMT4" ShapeID="_x0000_i7842" DrawAspect="Content" ObjectID="_1689707055" r:id="rId90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thay đổi luôn thỏa mãn </w:t>
            </w:r>
            <w:r w:rsidRPr="0089607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040" w:dyaOrig="405" w14:anchorId="3EEE4B45">
                <v:shape id="_x0000_i7843" type="#_x0000_t75" style="width:102.15pt;height:20.1pt" o:ole="">
                  <v:imagedata r:id="rId901" o:title=""/>
                </v:shape>
                <o:OLEObject Type="Embed" ProgID="Equation.DSMT4" ShapeID="_x0000_i7843" DrawAspect="Content" ObjectID="_1689707056" r:id="rId90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75" w:dyaOrig="300" w14:anchorId="56CA5FF2">
                <v:shape id="_x0000_i7844" type="#_x0000_t75" style="width:78.7pt;height:15.05pt" o:ole="">
                  <v:imagedata r:id="rId903" o:title=""/>
                </v:shape>
                <o:OLEObject Type="Embed" ProgID="Equation.DSMT4" ShapeID="_x0000_i7844" DrawAspect="Content" ObjectID="_1689707057" r:id="rId90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Giá trị nhỏ nhất của biểu thức </w:t>
            </w:r>
            <w:r w:rsidRPr="0089607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75" w:dyaOrig="405" w14:anchorId="2CCFA480">
                <v:shape id="_x0000_i7845" type="#_x0000_t75" style="width:108.85pt;height:20.1pt" o:ole="">
                  <v:imagedata r:id="rId905" o:title=""/>
                </v:shape>
                <o:OLEObject Type="Embed" ProgID="Equation.DSMT4" ShapeID="_x0000_i7845" DrawAspect="Content" ObjectID="_1689707058" r:id="rId90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30D25026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95" w:dyaOrig="360" w14:anchorId="34E69752">
                <v:shape id="_x0000_i7846" type="#_x0000_t75" style="width:40.2pt;height:18.4pt" o:ole="">
                  <v:imagedata r:id="rId907" o:title=""/>
                </v:shape>
                <o:OLEObject Type="Embed" ProgID="Equation.DSMT4" ShapeID="_x0000_i7846" DrawAspect="Content" ObjectID="_1689707059" r:id="rId908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70" w:dyaOrig="360" w14:anchorId="0D47EFF2">
                <v:shape id="_x0000_i7847" type="#_x0000_t75" style="width:43.55pt;height:18.4pt" o:ole="">
                  <v:imagedata r:id="rId909" o:title=""/>
                </v:shape>
                <o:OLEObject Type="Embed" ProgID="Equation.DSMT4" ShapeID="_x0000_i7847" DrawAspect="Content" ObjectID="_1689707060" r:id="rId910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70" w:dyaOrig="360" w14:anchorId="1BCCD183">
                <v:shape id="_x0000_i7848" type="#_x0000_t75" style="width:43.55pt;height:18.4pt" o:ole="">
                  <v:imagedata r:id="rId911" o:title=""/>
                </v:shape>
                <o:OLEObject Type="Embed" ProgID="Equation.DSMT4" ShapeID="_x0000_i7848" DrawAspect="Content" ObjectID="_1689707061" r:id="rId912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1B8E43B7">
                <v:shape id="_x0000_i7849" type="#_x0000_t75" style="width:37.65pt;height:18.4pt" o:ole="">
                  <v:imagedata r:id="rId913" o:title=""/>
                </v:shape>
                <o:OLEObject Type="Embed" ProgID="Equation.DSMT4" ShapeID="_x0000_i7849" DrawAspect="Content" ObjectID="_1689707062" r:id="rId914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</w:p>
          <w:p w14:paraId="0F5986BE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7892DEB1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35762AEE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1159C567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3BF6CB32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24036B38" w14:textId="77777777" w:rsidTr="00660BF7">
        <w:tc>
          <w:tcPr>
            <w:tcW w:w="5773" w:type="dxa"/>
            <w:shd w:val="clear" w:color="auto" w:fill="auto"/>
          </w:tcPr>
          <w:p w14:paraId="35BD80AC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>Câu 4: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Tìm giá trị nhỏ nhất của biểu thức </w:t>
            </w:r>
            <w:r w:rsidRPr="00896070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2325" w:dyaOrig="495" w14:anchorId="3BC89501">
                <v:shape id="_x0000_i7850" type="#_x0000_t75" style="width:116.35pt;height:24.3pt" o:ole="">
                  <v:imagedata r:id="rId837" o:title=""/>
                </v:shape>
                <o:OLEObject Type="Embed" ProgID="Equation.DSMT4" ShapeID="_x0000_i7850" DrawAspect="Content" ObjectID="_1689707063" r:id="rId91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:</w:t>
            </w:r>
          </w:p>
          <w:p w14:paraId="41FE1622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345" w14:anchorId="190912D2">
                <v:shape id="_x0000_i7851" type="#_x0000_t75" style="width:20.1pt;height:16.75pt" o:ole="">
                  <v:imagedata r:id="rId841" o:title=""/>
                </v:shape>
                <o:OLEObject Type="Embed" ProgID="Equation.DSMT4" ShapeID="_x0000_i7851" DrawAspect="Content" ObjectID="_1689707064" r:id="rId91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345" w14:anchorId="0C23B266">
                <v:shape id="_x0000_i7852" type="#_x0000_t75" style="width:35.15pt;height:16.75pt" o:ole="">
                  <v:imagedata r:id="rId843" o:title=""/>
                </v:shape>
                <o:OLEObject Type="Embed" ProgID="Equation.DSMT4" ShapeID="_x0000_i7852" DrawAspect="Content" ObjectID="_1689707065" r:id="rId917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507F97B2">
                <v:shape id="_x0000_i7853" type="#_x0000_t75" style="width:10.05pt;height:14.25pt" o:ole="">
                  <v:imagedata r:id="rId845" o:title=""/>
                </v:shape>
                <o:OLEObject Type="Embed" ProgID="Equation.DSMT4" ShapeID="_x0000_i7853" DrawAspect="Content" ObjectID="_1689707066" r:id="rId918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49EB5AAF">
                <v:shape id="_x0000_i7854" type="#_x0000_t75" style="width:9.2pt;height:13.4pt" o:ole="">
                  <v:imagedata r:id="rId839" o:title=""/>
                </v:shape>
                <o:OLEObject Type="Embed" ProgID="Equation.DSMT4" ShapeID="_x0000_i7854" DrawAspect="Content" ObjectID="_1689707067" r:id="rId919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BA3F36A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6BBDF3E9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714319A4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363BAD47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A734AA5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3EF605B6" w14:textId="77777777" w:rsidTr="00660BF7">
        <w:tc>
          <w:tcPr>
            <w:tcW w:w="5773" w:type="dxa"/>
            <w:shd w:val="clear" w:color="auto" w:fill="auto"/>
          </w:tcPr>
          <w:p w14:paraId="3234FD90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5:</w: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Cho hai số thực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95" w:dyaOrig="225" w14:anchorId="6502CF4D">
                <v:shape id="_x0000_i7855" type="#_x0000_t75" style="width:9.2pt;height:11.7pt" o:ole="">
                  <v:imagedata r:id="rId920" o:title=""/>
                </v:shape>
                <o:OLEObject Type="Embed" ProgID="Equation.DSMT4" ShapeID="_x0000_i7855" DrawAspect="Content" ObjectID="_1689707068" r:id="rId92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  <w:lang w:val="vi-VN"/>
              </w:rPr>
              <w:object w:dxaOrig="210" w:dyaOrig="255" w14:anchorId="37D7B41C">
                <v:shape id="_x0000_i7856" type="#_x0000_t75" style="width:10.05pt;height:12.55pt" o:ole="">
                  <v:imagedata r:id="rId922" o:title=""/>
                </v:shape>
                <o:OLEObject Type="Embed" ProgID="Equation.DSMT4" ShapeID="_x0000_i7856" DrawAspect="Content" ObjectID="_1689707069" r:id="rId92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thỏa điều kiện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  <w:lang w:val="vi-VN"/>
              </w:rPr>
              <w:object w:dxaOrig="1920" w:dyaOrig="360" w14:anchorId="692568AA">
                <v:shape id="_x0000_i7857" type="#_x0000_t75" style="width:95.45pt;height:18.4pt" o:ole="">
                  <v:imagedata r:id="rId924" o:title=""/>
                </v:shape>
                <o:OLEObject Type="Embed" ProgID="Equation.DSMT4" ShapeID="_x0000_i7857" DrawAspect="Content" ObjectID="_1689707070" r:id="rId92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Đặt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  <w:lang w:val="vi-VN"/>
              </w:rPr>
              <w:object w:dxaOrig="930" w:dyaOrig="330" w14:anchorId="5B2D416F">
                <v:shape id="_x0000_i7858" type="#_x0000_t75" style="width:46.05pt;height:15.9pt" o:ole="">
                  <v:imagedata r:id="rId926" o:title=""/>
                </v:shape>
                <o:OLEObject Type="Embed" ProgID="Equation.DSMT4" ShapeID="_x0000_i7858" DrawAspect="Content" ObjectID="_1689707071" r:id="rId92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>. Khẳng định nào là đúng?</w:t>
            </w:r>
          </w:p>
          <w:p w14:paraId="35F05C53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570" w:dyaOrig="270" w14:anchorId="72342CF1">
                <v:shape id="_x0000_i7859" type="#_x0000_t75" style="width:28.45pt;height:13.4pt" o:ole="">
                  <v:imagedata r:id="rId928" o:title=""/>
                </v:shape>
                <o:OLEObject Type="Embed" ProgID="Equation.DSMT4" ShapeID="_x0000_i7859" DrawAspect="Content" ObjectID="_1689707072" r:id="rId92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585" w:dyaOrig="285" w14:anchorId="56AD0FC9">
                <v:shape id="_x0000_i7860" type="#_x0000_t75" style="width:29.3pt;height:14.25pt" o:ole="">
                  <v:imagedata r:id="rId930" o:title=""/>
                </v:shape>
                <o:OLEObject Type="Embed" ProgID="Equation.DSMT4" ShapeID="_x0000_i7860" DrawAspect="Content" ObjectID="_1689707073" r:id="rId93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795" w:dyaOrig="330" w14:anchorId="48438423">
                <v:shape id="_x0000_i7861" type="#_x0000_t75" style="width:40.2pt;height:15.9pt" o:ole="">
                  <v:imagedata r:id="rId932" o:title=""/>
                </v:shape>
                <o:OLEObject Type="Embed" ProgID="Equation.DSMT4" ShapeID="_x0000_i7861" DrawAspect="Content" ObjectID="_1689707074" r:id="rId93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930" w:dyaOrig="270" w14:anchorId="6130FEB1">
                <v:shape id="_x0000_i7862" type="#_x0000_t75" style="width:46.05pt;height:13.4pt" o:ole="">
                  <v:imagedata r:id="rId934" o:title=""/>
                </v:shape>
                <o:OLEObject Type="Embed" ProgID="Equation.DSMT4" ShapeID="_x0000_i7862" DrawAspect="Content" ObjectID="_1689707075" r:id="rId93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1129BEA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21F44FF4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34AC055B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46563300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73EF50A7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7A749EA0" w14:textId="77777777" w:rsidTr="00660BF7">
        <w:tc>
          <w:tcPr>
            <w:tcW w:w="5773" w:type="dxa"/>
            <w:shd w:val="clear" w:color="auto" w:fill="auto"/>
          </w:tcPr>
          <w:p w14:paraId="7F45F872" w14:textId="77777777" w:rsidR="00660BF7" w:rsidRPr="00896070" w:rsidRDefault="00660BF7" w:rsidP="00DF04C8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các số thực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25" w14:anchorId="2FA7AD2F">
                <v:shape id="_x0000_i7863" type="#_x0000_t75" style="width:9.2pt;height:11.7pt" o:ole="">
                  <v:imagedata r:id="rId936" o:title=""/>
                </v:shape>
                <o:OLEObject Type="Embed" ProgID="Equation.DSMT4" ShapeID="_x0000_i7863" DrawAspect="Content" ObjectID="_1689707076" r:id="rId93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85" w14:anchorId="4EABB898">
                <v:shape id="_x0000_i7864" type="#_x0000_t75" style="width:9.2pt;height:14.25pt" o:ole="">
                  <v:imagedata r:id="rId938" o:title=""/>
                </v:shape>
                <o:OLEObject Type="Embed" ProgID="Equation.DSMT4" ShapeID="_x0000_i7864" DrawAspect="Content" ObjectID="_1689707077" r:id="rId93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40" w:dyaOrig="285" w14:anchorId="2CD574DD">
                <v:shape id="_x0000_i7865" type="#_x0000_t75" style="width:26.8pt;height:14.25pt" o:ole="">
                  <v:imagedata r:id="rId940" o:title=""/>
                </v:shape>
                <o:OLEObject Type="Embed" ProgID="Equation.DSMT4" ShapeID="_x0000_i7865" DrawAspect="Content" ObjectID="_1689707078" r:id="rId94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nhỏ nhất của biểu thức </w:t>
            </w:r>
            <w:r w:rsidRPr="00896070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310" w:dyaOrig="720" w14:anchorId="13F10D5E">
                <v:shape id="_x0000_i7866" type="#_x0000_t75" style="width:115.55pt;height:36pt" o:ole="">
                  <v:imagedata r:id="rId942" o:title=""/>
                </v:shape>
                <o:OLEObject Type="Embed" ProgID="Equation.DSMT4" ShapeID="_x0000_i7866" DrawAspect="Content" ObjectID="_1689707079" r:id="rId94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A592BBE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19A82C7">
                <v:shape id="_x0000_i7867" type="#_x0000_t75" style="width:9.2pt;height:12.55pt" o:ole="">
                  <v:imagedata r:id="rId944" o:title=""/>
                </v:shape>
                <o:OLEObject Type="Embed" ProgID="Equation.DSMT4" ShapeID="_x0000_i7867" DrawAspect="Content" ObjectID="_1689707080" r:id="rId94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30" w:dyaOrig="615" w14:anchorId="3F97C58A">
                <v:shape id="_x0000_i7868" type="#_x0000_t75" style="width:15.9pt;height:30.15pt" o:ole="">
                  <v:imagedata r:id="rId946" o:title=""/>
                </v:shape>
                <o:OLEObject Type="Embed" ProgID="Equation.DSMT4" ShapeID="_x0000_i7868" DrawAspect="Content" ObjectID="_1689707081" r:id="rId94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3C821048">
                <v:shape id="_x0000_i7869" type="#_x0000_t75" style="width:12.55pt;height:30.15pt" o:ole="">
                  <v:imagedata r:id="rId948" o:title=""/>
                </v:shape>
                <o:OLEObject Type="Embed" ProgID="Equation.DSMT4" ShapeID="_x0000_i7869" DrawAspect="Content" ObjectID="_1689707082" r:id="rId94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4B76921">
                <v:shape id="_x0000_i7870" type="#_x0000_t75" style="width:9.2pt;height:14.25pt" o:ole="">
                  <v:imagedata r:id="rId950" o:title=""/>
                </v:shape>
                <o:OLEObject Type="Embed" ProgID="Equation.DSMT4" ShapeID="_x0000_i7870" DrawAspect="Content" ObjectID="_1689707083" r:id="rId95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9EFFB75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568E6C67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30E18E66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5820B6DF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7A145E5A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0A4EAA2A" w14:textId="77777777" w:rsidTr="00660BF7">
        <w:tc>
          <w:tcPr>
            <w:tcW w:w="5773" w:type="dxa"/>
            <w:shd w:val="clear" w:color="auto" w:fill="auto"/>
          </w:tcPr>
          <w:p w14:paraId="66F64ABF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Giá trị lớn nhất, giá trị nhỏ nhất của hàm số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20" w:dyaOrig="675" w14:anchorId="6B49020F">
                <v:shape id="_x0000_i7871" type="#_x0000_t75" style="width:95.45pt;height:34.35pt" o:ole="">
                  <v:imagedata r:id="rId952" o:title=""/>
                </v:shape>
                <o:OLEObject Type="Embed" ProgID="Equation.DSMT4" ShapeID="_x0000_i7871" DrawAspect="Content" ObjectID="_1689707084" r:id="rId95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lần lượt là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6AE0E8F1">
                <v:shape id="_x0000_i7872" type="#_x0000_t75" style="width:15.9pt;height:13.4pt" o:ole="">
                  <v:imagedata r:id="rId954" o:title=""/>
                </v:shape>
                <o:OLEObject Type="Embed" ProgID="Equation.DSMT4" ShapeID="_x0000_i7872" DrawAspect="Content" ObjectID="_1689707085" r:id="rId95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25" w14:anchorId="51554A2E">
                <v:shape id="_x0000_i7873" type="#_x0000_t75" style="width:13.4pt;height:11.7pt" o:ole="">
                  <v:imagedata r:id="rId956" o:title=""/>
                </v:shape>
                <o:OLEObject Type="Embed" ProgID="Equation.DSMT4" ShapeID="_x0000_i7873" DrawAspect="Content" ObjectID="_1689707086" r:id="rId95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, tìm mệnh đề đúng.</w:t>
            </w:r>
          </w:p>
          <w:p w14:paraId="119E6D83" w14:textId="77777777" w:rsidR="00660BF7" w:rsidRPr="00896070" w:rsidRDefault="00660BF7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85" w:dyaOrig="630" w14:anchorId="500B9E74">
                <v:shape id="_x0000_i7874" type="#_x0000_t75" style="width:44.35pt;height:31pt" o:ole="">
                  <v:imagedata r:id="rId958" o:title=""/>
                </v:shape>
                <o:OLEObject Type="Embed" ProgID="Equation.DSMT4" ShapeID="_x0000_i7874" DrawAspect="Content" ObjectID="_1689707087" r:id="rId959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30" w14:anchorId="68CA9683">
                <v:shape id="_x0000_i7875" type="#_x0000_t75" style="width:37.65pt;height:31pt" o:ole="">
                  <v:imagedata r:id="rId960" o:title=""/>
                </v:shape>
                <o:OLEObject Type="Embed" ProgID="Equation.DSMT4" ShapeID="_x0000_i7875" DrawAspect="Content" ObjectID="_1689707088" r:id="rId961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5DBF231" w14:textId="77777777" w:rsidR="00660BF7" w:rsidRPr="00896070" w:rsidRDefault="00660BF7" w:rsidP="00DF04C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95" w:dyaOrig="630" w14:anchorId="3EFD1FA5">
                <v:shape id="_x0000_i7876" type="#_x0000_t75" style="width:55.25pt;height:31pt" o:ole="">
                  <v:imagedata r:id="rId962" o:title=""/>
                </v:shape>
                <o:OLEObject Type="Embed" ProgID="Equation.DSMT4" ShapeID="_x0000_i7876" DrawAspect="Content" ObjectID="_1689707089" r:id="rId963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30" w14:anchorId="0FB3C0AE">
                <v:shape id="_x0000_i7877" type="#_x0000_t75" style="width:52.75pt;height:31pt" o:ole="">
                  <v:imagedata r:id="rId964" o:title=""/>
                </v:shape>
                <o:OLEObject Type="Embed" ProgID="Equation.DSMT4" ShapeID="_x0000_i7877" DrawAspect="Content" ObjectID="_1689707090" r:id="rId965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1E6ECBC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7314C535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7EDE6515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34D8C6F3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7B55168A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726D13AE" w14:textId="77777777" w:rsidTr="00660BF7">
        <w:tc>
          <w:tcPr>
            <w:tcW w:w="5773" w:type="dxa"/>
            <w:shd w:val="clear" w:color="auto" w:fill="auto"/>
          </w:tcPr>
          <w:p w14:paraId="06E2D4D1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20" w:dyaOrig="270" w14:anchorId="7DF38E7A">
                <v:shape id="_x0000_i7878" type="#_x0000_t75" style="width:20.95pt;height:13.4pt" o:ole="">
                  <v:imagedata r:id="rId966" o:title=""/>
                </v:shape>
                <o:OLEObject Type="Embed" ProgID="Equation.DSMT4" ShapeID="_x0000_i7878" DrawAspect="Content" ObjectID="_1689707091" r:id="rId96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896070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1035" w:dyaOrig="720" w14:anchorId="03ADD22A">
                <v:shape id="_x0000_i7879" type="#_x0000_t75" style="width:51.9pt;height:36pt" o:ole="">
                  <v:imagedata r:id="rId968" o:title=""/>
                </v:shape>
                <o:OLEObject Type="Embed" ProgID="Equation.DSMT4" ShapeID="_x0000_i7879" DrawAspect="Content" ObjectID="_1689707092" r:id="rId96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nhỏ nhất của biểu thức </w:t>
            </w:r>
            <w:r w:rsidRPr="00896070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095" w:dyaOrig="660" w14:anchorId="3E6441D7">
                <v:shape id="_x0000_i7880" type="#_x0000_t75" style="width:55.25pt;height:33.5pt" o:ole="">
                  <v:imagedata r:id="rId970" o:title=""/>
                </v:shape>
                <o:OLEObject Type="Embed" ProgID="Equation.DSMT4" ShapeID="_x0000_i7880" DrawAspect="Content" ObjectID="_1689707093" r:id="rId97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70B1B4F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8.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10.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7.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9.</w:t>
            </w:r>
          </w:p>
          <w:p w14:paraId="1023872F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3E05D59D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lastRenderedPageBreak/>
              <w:t>Lời giải :......................................................................</w:t>
            </w:r>
          </w:p>
          <w:p w14:paraId="00E0C314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49A87DFA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5FF5C400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2D5DC4D1" w14:textId="77777777" w:rsidTr="00660BF7">
        <w:tc>
          <w:tcPr>
            <w:tcW w:w="5773" w:type="dxa"/>
            <w:shd w:val="clear" w:color="auto" w:fill="auto"/>
          </w:tcPr>
          <w:p w14:paraId="5D98F8B0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>Câu 9:</w: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bao nhiêu giá trị </w:t>
            </w:r>
            <w:r w:rsidRPr="00896070">
              <w:rPr>
                <w:rFonts w:ascii="Chu Van 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255" w:dyaOrig="360" w14:anchorId="273EB1DE">
                <v:shape id="_x0000_i7881" type="#_x0000_t75" style="width:12.55pt;height:18.4pt" o:ole="">
                  <v:imagedata r:id="rId972" o:title=""/>
                </v:shape>
                <o:OLEObject Type="Embed" ProgID="Equation.DSMT4" ShapeID="_x0000_i7881" DrawAspect="Content" ObjectID="_1689707094" r:id="rId973"/>
              </w:objec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để hàm số </w:t>
            </w:r>
            <w:r w:rsidRPr="00896070">
              <w:rPr>
                <w:rFonts w:ascii="Chu Van An" w:hAnsi="Chu Van An" w:cs="Chu Van An"/>
                <w:noProof/>
                <w:position w:val="-16"/>
                <w:sz w:val="24"/>
                <w:szCs w:val="24"/>
              </w:rPr>
              <w:object w:dxaOrig="2535" w:dyaOrig="480" w14:anchorId="2B3A668B">
                <v:shape id="_x0000_i7882" type="#_x0000_t75" style="width:127.25pt;height:23.45pt" o:ole="">
                  <v:imagedata r:id="rId974" o:title=""/>
                </v:shape>
                <o:OLEObject Type="Embed" ProgID="Equation.DSMT4" ShapeID="_x0000_i7882" DrawAspect="Content" ObjectID="_1689707095" r:id="rId975"/>
              </w:objec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đạt giá trị lớn nhất trên </w:t>
            </w:r>
            <w:r w:rsidRPr="00896070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660" w:dyaOrig="405" w14:anchorId="7A7CB49D">
                <v:shape id="_x0000_i7883" type="#_x0000_t75" style="width:33.5pt;height:20.1pt" o:ole="">
                  <v:imagedata r:id="rId976" o:title=""/>
                </v:shape>
                <o:OLEObject Type="Embed" ProgID="Equation.DSMT4" ShapeID="_x0000_i7883" DrawAspect="Content" ObjectID="_1689707096" r:id="rId977"/>
              </w:objec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tại </w:t>
            </w:r>
            <w:r w:rsidRPr="00896070">
              <w:rPr>
                <w:rFonts w:ascii="Chu Van An" w:hAnsi="Chu Van An" w:cs="Chu Van An"/>
                <w:position w:val="-12"/>
                <w:sz w:val="24"/>
                <w:szCs w:val="24"/>
                <w:lang w:val="fr-FR"/>
              </w:rPr>
              <w:object w:dxaOrig="615" w:dyaOrig="360" w14:anchorId="1D29EE3D">
                <v:shape id="_x0000_i7884" type="#_x0000_t75" style="width:30.15pt;height:18.4pt" o:ole="">
                  <v:imagedata r:id="rId978" o:title=""/>
                </v:shape>
                <o:OLEObject Type="Embed" ProgID="Equation.DSMT4" ShapeID="_x0000_i7884" DrawAspect="Content" ObjectID="_1689707097" r:id="rId97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50896927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6CA54FBB">
                <v:shape id="_x0000_i7885" type="#_x0000_t75" style="width:9.2pt;height:12.55pt" o:ole="">
                  <v:imagedata r:id="rId980" o:title=""/>
                </v:shape>
                <o:OLEObject Type="Embed" ProgID="Equation.DSMT4" ShapeID="_x0000_i7885" DrawAspect="Content" ObjectID="_1689707098" r:id="rId98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300" w14:anchorId="1CF0B445">
                <v:shape id="_x0000_i7886" type="#_x0000_t75" style="width:9.2pt;height:15.05pt" o:ole="">
                  <v:imagedata r:id="rId982" o:title=""/>
                </v:shape>
                <o:OLEObject Type="Embed" ProgID="Equation.DSMT4" ShapeID="_x0000_i7886" DrawAspect="Content" ObjectID="_1689707099" r:id="rId98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300" w14:anchorId="59406DF1">
                <v:shape id="_x0000_i7887" type="#_x0000_t75" style="width:9.2pt;height:15.05pt" o:ole="">
                  <v:imagedata r:id="rId984" o:title=""/>
                </v:shape>
                <o:OLEObject Type="Embed" ProgID="Equation.DSMT4" ShapeID="_x0000_i7887" DrawAspect="Content" ObjectID="_1689707100" r:id="rId98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00" w:dyaOrig="300" w14:anchorId="17C69D35">
                <v:shape id="_x0000_i7888" type="#_x0000_t75" style="width:15.05pt;height:15.05pt" o:ole="">
                  <v:imagedata r:id="rId986" o:title=""/>
                </v:shape>
                <o:OLEObject Type="Embed" ProgID="Equation.DSMT4" ShapeID="_x0000_i7888" DrawAspect="Content" ObjectID="_1689707101" r:id="rId98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293E89E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3F4FBB02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70C60BBF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78BD9E49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1D6E591F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58699576" w14:textId="77777777" w:rsidTr="00660BF7">
        <w:tc>
          <w:tcPr>
            <w:tcW w:w="5773" w:type="dxa"/>
            <w:shd w:val="clear" w:color="auto" w:fill="auto"/>
          </w:tcPr>
          <w:p w14:paraId="01545581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các số thực </w:t>
            </w:r>
            <w:r w:rsidRPr="0089607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15" w14:anchorId="3989A7E3">
                <v:shape id="_x0000_i7889" type="#_x0000_t75" style="width:48.55pt;height:15.9pt" o:ole="">
                  <v:imagedata r:id="rId988" o:title=""/>
                </v:shape>
                <o:OLEObject Type="Embed" ProgID="Equation.DSMT4" ShapeID="_x0000_i7889" DrawAspect="Content" ObjectID="_1689707102" r:id="rId989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Giá trị nhỏ nhất của biểu thức </w:t>
            </w:r>
            <w:r w:rsidRPr="00896070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325" w:dyaOrig="720" w14:anchorId="70FA7AB1">
                <v:shape id="_x0000_i7890" type="#_x0000_t75" style="width:116.35pt;height:36pt" o:ole="">
                  <v:imagedata r:id="rId990" o:title=""/>
                </v:shape>
                <o:OLEObject Type="Embed" ProgID="Equation.DSMT4" ShapeID="_x0000_i7890" DrawAspect="Content" ObjectID="_1689707103" r:id="rId991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</w:t>
            </w:r>
          </w:p>
          <w:p w14:paraId="1B60E598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5441C03A">
                <v:shape id="_x0000_i7891" type="#_x0000_t75" style="width:12.55pt;height:30.15pt" o:ole="">
                  <v:imagedata r:id="rId992" o:title=""/>
                </v:shape>
                <o:OLEObject Type="Embed" ProgID="Equation.DSMT4" ShapeID="_x0000_i7891" DrawAspect="Content" ObjectID="_1689707104" r:id="rId99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9784882">
                <v:shape id="_x0000_i7892" type="#_x0000_t75" style="width:9.2pt;height:14.25pt" o:ole="">
                  <v:imagedata r:id="rId994" o:title=""/>
                </v:shape>
                <o:OLEObject Type="Embed" ProgID="Equation.DSMT4" ShapeID="_x0000_i7892" DrawAspect="Content" ObjectID="_1689707105" r:id="rId99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1682A275">
                <v:shape id="_x0000_i7893" type="#_x0000_t75" style="width:9.2pt;height:12.55pt" o:ole="">
                  <v:imagedata r:id="rId996" o:title=""/>
                </v:shape>
                <o:OLEObject Type="Embed" ProgID="Equation.DSMT4" ShapeID="_x0000_i7893" DrawAspect="Content" ObjectID="_1689707106" r:id="rId99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15" w14:anchorId="2C9F2677">
                <v:shape id="_x0000_i7894" type="#_x0000_t75" style="width:15.9pt;height:30.15pt" o:ole="">
                  <v:imagedata r:id="rId998" o:title=""/>
                </v:shape>
                <o:OLEObject Type="Embed" ProgID="Equation.DSMT4" ShapeID="_x0000_i7894" DrawAspect="Content" ObjectID="_1689707107" r:id="rId99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6F54C6BE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22595A27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58E4546C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4A878D4C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4D448330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554DA58A" w14:textId="77777777" w:rsidTr="00660BF7">
        <w:tc>
          <w:tcPr>
            <w:tcW w:w="5773" w:type="dxa"/>
            <w:shd w:val="clear" w:color="auto" w:fill="auto"/>
          </w:tcPr>
          <w:p w14:paraId="6597C594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Giả sử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30" w:dyaOrig="240" w14:anchorId="70937367">
                <v:shape id="_x0000_i7895" type="#_x0000_t75" style="width:31pt;height:12.55pt" o:ole="">
                  <v:imagedata r:id="rId1000" o:title=""/>
                </v:shape>
                <o:OLEObject Type="Embed" ProgID="Equation.DSMT4" ShapeID="_x0000_i7895" DrawAspect="Content" ObjectID="_1689707108" r:id="rId1001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 các số thực thoả mãn hệ thức </w:t>
            </w:r>
            <w:r w:rsidRPr="00896070">
              <w:rPr>
                <w:rFonts w:ascii="Chu Van An" w:hAnsi="Chu Van An" w:cs="Chu Van An"/>
                <w:position w:val="-32"/>
                <w:sz w:val="24"/>
                <w:szCs w:val="24"/>
              </w:rPr>
              <w:object w:dxaOrig="1770" w:dyaOrig="765" w14:anchorId="63BF1DE4">
                <v:shape id="_x0000_i7896" type="#_x0000_t75" style="width:87.9pt;height:37.65pt" o:ole="">
                  <v:imagedata r:id="rId1002" o:title=""/>
                </v:shape>
                <o:OLEObject Type="Embed" ProgID="Equation.DSMT4" ShapeID="_x0000_i7896" DrawAspect="Content" ObjectID="_1689707109" r:id="rId1003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lớn nhất của biểu thức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90" w:dyaOrig="330" w14:anchorId="35EAAE30">
                <v:shape id="_x0000_i7897" type="#_x0000_t75" style="width:79.55pt;height:15.9pt" o:ole="">
                  <v:imagedata r:id="rId1004" o:title=""/>
                </v:shape>
                <o:OLEObject Type="Embed" ProgID="Equation.DSMT4" ShapeID="_x0000_i7897" DrawAspect="Content" ObjectID="_1689707110" r:id="rId100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0A83A652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50" w:dyaOrig="240" w14:anchorId="072932AB">
                <v:shape id="_x0000_i7898" type="#_x0000_t75" style="width:7.55pt;height:12.55pt" o:ole="">
                  <v:imagedata r:id="rId1006" o:title=""/>
                </v:shape>
                <o:OLEObject Type="Embed" ProgID="Equation.DSMT4" ShapeID="_x0000_i7898" DrawAspect="Content" ObjectID="_1689707111" r:id="rId1007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80" w:dyaOrig="270" w14:anchorId="52898BAF">
                <v:shape id="_x0000_i7899" type="#_x0000_t75" style="width:9.2pt;height:13.4pt" o:ole="">
                  <v:imagedata r:id="rId1008" o:title=""/>
                </v:shape>
                <o:OLEObject Type="Embed" ProgID="Equation.DSMT4" ShapeID="_x0000_i7899" DrawAspect="Content" ObjectID="_1689707112" r:id="rId1009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80" w:dyaOrig="270" w14:anchorId="01C08FF2">
                <v:shape id="_x0000_i7900" type="#_x0000_t75" style="width:9.2pt;height:13.4pt" o:ole="">
                  <v:imagedata r:id="rId1010" o:title=""/>
                </v:shape>
                <o:OLEObject Type="Embed" ProgID="Equation.DSMT4" ShapeID="_x0000_i7900" DrawAspect="Content" ObjectID="_1689707113" r:id="rId1011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70" w:dyaOrig="270" w14:anchorId="535EE272">
                <v:shape id="_x0000_i7901" type="#_x0000_t75" style="width:13.4pt;height:13.4pt" o:ole="">
                  <v:imagedata r:id="rId1012" o:title=""/>
                </v:shape>
                <o:OLEObject Type="Embed" ProgID="Equation.DSMT4" ShapeID="_x0000_i7901" DrawAspect="Content" ObjectID="_1689707114" r:id="rId1013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7904C50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75CC7F90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4146A3BC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4E0436D7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12B8C441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597E91E0" w14:textId="77777777" w:rsidTr="00660BF7">
        <w:tc>
          <w:tcPr>
            <w:tcW w:w="5773" w:type="dxa"/>
            <w:shd w:val="clear" w:color="auto" w:fill="auto"/>
          </w:tcPr>
          <w:p w14:paraId="1ED47441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>Câu 12: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855" w:dyaOrig="300" w14:anchorId="7A221DB5">
                <v:shape id="_x0000_i7902" type="#_x0000_t75" style="width:42.7pt;height:15.05pt" o:ole="">
                  <v:imagedata r:id="rId1014" o:title=""/>
                </v:shape>
                <o:OLEObject Type="Embed" ProgID="Equation.DSMT4" ShapeID="_x0000_i7902" DrawAspect="Content" ObjectID="_1689707115" r:id="rId1015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nhỏ nhất của biểu thức </w:t>
            </w:r>
            <w:r w:rsidRPr="00896070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15" w14:anchorId="09DAA7FC">
                <v:shape id="_x0000_i7903" type="#_x0000_t75" style="width:95.45pt;height:30.15pt" o:ole="">
                  <v:imagedata r:id="rId1016" o:title=""/>
                </v:shape>
                <o:OLEObject Type="Embed" ProgID="Equation.DSMT4" ShapeID="_x0000_i7903" DrawAspect="Content" ObjectID="_1689707116" r:id="rId101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577CA246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195" w:dyaOrig="300" w14:anchorId="246B3282">
                <v:shape id="_x0000_i7904" type="#_x0000_t75" style="width:9.2pt;height:15.05pt" o:ole="">
                  <v:imagedata r:id="rId1018" o:title=""/>
                </v:shape>
                <o:OLEObject Type="Embed" ProgID="Equation.DSMT4" ShapeID="_x0000_i7904" DrawAspect="Content" ObjectID="_1689707117" r:id="rId1019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180" w:dyaOrig="300" w14:anchorId="3F7D7566">
                <v:shape id="_x0000_i7905" type="#_x0000_t75" style="width:9.2pt;height:15.05pt" o:ole="">
                  <v:imagedata r:id="rId1020" o:title=""/>
                </v:shape>
                <o:OLEObject Type="Embed" ProgID="Equation.DSMT4" ShapeID="_x0000_i7905" DrawAspect="Content" ObjectID="_1689707118" r:id="rId1021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180" w:dyaOrig="300" w14:anchorId="4B0DB188">
                <v:shape id="_x0000_i7906" type="#_x0000_t75" style="width:9.2pt;height:15.05pt" o:ole="">
                  <v:imagedata r:id="rId1022" o:title=""/>
                </v:shape>
                <o:OLEObject Type="Embed" ProgID="Equation.DSMT4" ShapeID="_x0000_i7906" DrawAspect="Content" ObjectID="_1689707119" r:id="rId1023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180" w:dyaOrig="300" w14:anchorId="67608253">
                <v:shape id="_x0000_i7907" type="#_x0000_t75" style="width:9.2pt;height:15.05pt" o:ole="">
                  <v:imagedata r:id="rId1024" o:title=""/>
                </v:shape>
                <o:OLEObject Type="Embed" ProgID="Equation.DSMT4" ShapeID="_x0000_i7907" DrawAspect="Content" ObjectID="_1689707120" r:id="rId1025"/>
              </w:object>
            </w:r>
            <w:r w:rsidRPr="0089607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36A4E44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004963B1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1A8240BD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11FA586C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4C1EED33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423C7115" w14:textId="77777777" w:rsidTr="00660BF7">
        <w:tc>
          <w:tcPr>
            <w:tcW w:w="5773" w:type="dxa"/>
            <w:shd w:val="clear" w:color="auto" w:fill="auto"/>
          </w:tcPr>
          <w:p w14:paraId="67AF344F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>Câu 13:</w: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ba số thực dương </w:t>
            </w:r>
            <w:r w:rsidRPr="0089607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30" w:dyaOrig="255" w14:anchorId="7C7494C6">
                <v:shape id="_x0000_i7908" type="#_x0000_t75" style="width:31pt;height:12.55pt" o:ole="">
                  <v:imagedata r:id="rId1026" o:title=""/>
                </v:shape>
                <o:OLEObject Type="Embed" ProgID="Equation.DSMT4" ShapeID="_x0000_i7908" DrawAspect="Content" ObjectID="_1689707121" r:id="rId1027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Biểu thức </w:t>
            </w:r>
            <w:r w:rsidRPr="00896070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3390" w:dyaOrig="660" w14:anchorId="1F7C5BFB">
                <v:shape id="_x0000_i7909" type="#_x0000_t75" style="width:169.95pt;height:33.5pt" o:ole="">
                  <v:imagedata r:id="rId1028" o:title=""/>
                </v:shape>
                <o:OLEObject Type="Embed" ProgID="Equation.DSMT4" ShapeID="_x0000_i7909" DrawAspect="Content" ObjectID="_1689707122" r:id="rId102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giá trị nhỏ nhất bằng:</w:t>
            </w:r>
          </w:p>
          <w:p w14:paraId="4776B728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89607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80" w:dyaOrig="270" w14:anchorId="00E15CF7">
                <v:shape id="_x0000_i7910" type="#_x0000_t75" style="width:9.2pt;height:13.4pt" o:ole="">
                  <v:imagedata r:id="rId1030" o:title=""/>
                </v:shape>
                <o:OLEObject Type="Embed" ProgID="Equation.DSMT4" ShapeID="_x0000_i7910" DrawAspect="Content" ObjectID="_1689707123" r:id="rId1031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300" w:dyaOrig="615" w14:anchorId="60B82CB8">
                <v:shape id="_x0000_i7911" type="#_x0000_t75" style="width:15.05pt;height:30.15pt" o:ole="">
                  <v:imagedata r:id="rId1032" o:title=""/>
                </v:shape>
                <o:OLEObject Type="Embed" ProgID="Equation.DSMT4" ShapeID="_x0000_i7911" DrawAspect="Content" ObjectID="_1689707124" r:id="rId1033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240" w:dyaOrig="615" w14:anchorId="14988981">
                <v:shape id="_x0000_i7912" type="#_x0000_t75" style="width:12.55pt;height:30.15pt" o:ole="">
                  <v:imagedata r:id="rId1034" o:title=""/>
                </v:shape>
                <o:OLEObject Type="Embed" ProgID="Equation.DSMT4" ShapeID="_x0000_i7912" DrawAspect="Content" ObjectID="_1689707125" r:id="rId1035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240" w:dyaOrig="615" w14:anchorId="3ADFE611">
                <v:shape id="_x0000_i7913" type="#_x0000_t75" style="width:12.55pt;height:30.15pt" o:ole="">
                  <v:imagedata r:id="rId1036" o:title=""/>
                </v:shape>
                <o:OLEObject Type="Embed" ProgID="Equation.DSMT4" ShapeID="_x0000_i7913" DrawAspect="Content" ObjectID="_1689707126" r:id="rId1037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</w:p>
          <w:p w14:paraId="305D480F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05A228B7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3900AFF9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6A6BC5D6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43918F8A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7580B5B5" w14:textId="77777777" w:rsidTr="00660BF7">
        <w:tc>
          <w:tcPr>
            <w:tcW w:w="5773" w:type="dxa"/>
            <w:shd w:val="clear" w:color="auto" w:fill="auto"/>
          </w:tcPr>
          <w:p w14:paraId="23CB0534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20" w:dyaOrig="270" w14:anchorId="3A89E99A">
                <v:shape id="_x0000_i7914" type="#_x0000_t75" style="width:20.95pt;height:13.4pt" o:ole="">
                  <v:imagedata r:id="rId966" o:title=""/>
                </v:shape>
                <o:OLEObject Type="Embed" ProgID="Equation.DSMT4" ShapeID="_x0000_i7914" DrawAspect="Content" ObjectID="_1689707127" r:id="rId103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896070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1035" w:dyaOrig="720" w14:anchorId="57D3811A">
                <v:shape id="_x0000_i7915" type="#_x0000_t75" style="width:51.9pt;height:36pt" o:ole="">
                  <v:imagedata r:id="rId968" o:title=""/>
                </v:shape>
                <o:OLEObject Type="Embed" ProgID="Equation.DSMT4" ShapeID="_x0000_i7915" DrawAspect="Content" ObjectID="_1689707128" r:id="rId1039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nhỏ nhất của biểu thức </w:t>
            </w:r>
            <w:r w:rsidRPr="00896070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095" w:dyaOrig="660" w14:anchorId="680C9936">
                <v:shape id="_x0000_i7916" type="#_x0000_t75" style="width:55.25pt;height:33.5pt" o:ole="">
                  <v:imagedata r:id="rId970" o:title=""/>
                </v:shape>
                <o:OLEObject Type="Embed" ProgID="Equation.DSMT4" ShapeID="_x0000_i7916" DrawAspect="Content" ObjectID="_1689707129" r:id="rId104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E9355D0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7.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9.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8.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10.</w:t>
            </w:r>
          </w:p>
          <w:p w14:paraId="354FCFB3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51DFD646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132C29E1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04F462D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1C43F0FC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49404FE1" w14:textId="77777777" w:rsidTr="00660BF7">
        <w:tc>
          <w:tcPr>
            <w:tcW w:w="5773" w:type="dxa"/>
            <w:shd w:val="clear" w:color="auto" w:fill="auto"/>
          </w:tcPr>
          <w:p w14:paraId="65C7C980" w14:textId="5EA0AD50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660BF7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79" w:dyaOrig="320" w14:anchorId="465E937E">
                <v:shape id="_x0000_i8136" type="#_x0000_t75" style="width:78.7pt;height:15.9pt" o:ole="">
                  <v:imagedata r:id="rId1041" o:title=""/>
                </v:shape>
                <o:OLEObject Type="Embed" ProgID="Equation.DSMT4" ShapeID="_x0000_i8136" DrawAspect="Content" ObjectID="_1689707130" r:id="rId104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660BF7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60" w:dyaOrig="320" w14:anchorId="354D31AD">
                <v:shape id="_x0000_i8138" type="#_x0000_t75" style="width:72.85pt;height:15.9pt" o:ole="">
                  <v:imagedata r:id="rId1043" o:title=""/>
                </v:shape>
                <o:OLEObject Type="Embed" ProgID="Equation.DSMT4" ShapeID="_x0000_i8138" DrawAspect="Content" ObjectID="_1689707131" r:id="rId104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Tìm giá trị lớn nhất của biểu thức 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object w:dxaOrig="1785" w:dyaOrig="360" w14:anchorId="6D7778B6">
                <v:shape id="_x0000_i7919" type="#_x0000_t75" style="width:88.75pt;height:18.4pt" o:ole="">
                  <v:imagedata r:id="rId1045" o:title=""/>
                </v:shape>
                <o:OLEObject Type="Embed" ProgID="Equation.DSMT4" ShapeID="_x0000_i7919" DrawAspect="Content" ObjectID="_1689707132" r:id="rId104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8A314E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896070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96070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1B5EC72B">
                <v:shape id="_x0000_i7920" type="#_x0000_t75" style="width:9.2pt;height:12.55pt" o:ole="">
                  <v:imagedata r:id="rId1047" o:title=""/>
                </v:shape>
                <o:OLEObject Type="Embed" ProgID="Equation.DSMT4" ShapeID="_x0000_i7920" DrawAspect="Content" ObjectID="_1689707133" r:id="rId104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25" w:dyaOrig="615" w14:anchorId="1E0B8993">
                <v:shape id="_x0000_i7921" type="#_x0000_t75" style="width:11.7pt;height:30.15pt" o:ole="">
                  <v:imagedata r:id="rId1049" o:title=""/>
                </v:shape>
                <o:OLEObject Type="Embed" ProgID="Equation.DSMT4" ShapeID="_x0000_i7921" DrawAspect="Content" ObjectID="_1689707134" r:id="rId105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15" w14:anchorId="3BA994C9">
                <v:shape id="_x0000_i7922" type="#_x0000_t75" style="width:15.9pt;height:30.15pt" o:ole="">
                  <v:imagedata r:id="rId1051" o:title=""/>
                </v:shape>
                <o:OLEObject Type="Embed" ProgID="Equation.DSMT4" ShapeID="_x0000_i7922" DrawAspect="Content" ObjectID="_1689707135" r:id="rId1052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3BDA853">
                <v:shape id="_x0000_i7923" type="#_x0000_t75" style="width:9.2pt;height:14.25pt" o:ole="">
                  <v:imagedata r:id="rId1053" o:title=""/>
                </v:shape>
                <o:OLEObject Type="Embed" ProgID="Equation.DSMT4" ShapeID="_x0000_i7923" DrawAspect="Content" ObjectID="_1689707136" r:id="rId1054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C925634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3501CCB4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2116D7A1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045B04D9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32D5A5A4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  <w:tr w:rsidR="00660BF7" w:rsidRPr="00896070" w14:paraId="210028D0" w14:textId="77777777" w:rsidTr="00660BF7">
        <w:tc>
          <w:tcPr>
            <w:tcW w:w="5773" w:type="dxa"/>
            <w:shd w:val="clear" w:color="auto" w:fill="auto"/>
          </w:tcPr>
          <w:p w14:paraId="434559A2" w14:textId="77777777" w:rsidR="00660BF7" w:rsidRPr="00896070" w:rsidRDefault="00660BF7" w:rsidP="00DF04C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>Câu 16:</w: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896070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275" w:dyaOrig="690" w14:anchorId="4DEF7907">
                <v:shape id="_x0000_i7924" type="#_x0000_t75" style="width:63.65pt;height:34.35pt" o:ole="">
                  <v:imagedata r:id="rId1055" o:title=""/>
                </v:shape>
                <o:OLEObject Type="Embed" ProgID="Equation.DSMT4" ShapeID="_x0000_i7924" DrawAspect="Content" ObjectID="_1689707137" r:id="rId1056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896070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4125" w:dyaOrig="735" w14:anchorId="7702EB90">
                <v:shape id="_x0000_i7925" type="#_x0000_t75" style="width:206.8pt;height:36.85pt" o:ole="">
                  <v:imagedata r:id="rId1057" o:title=""/>
                </v:shape>
                <o:OLEObject Type="Embed" ProgID="Equation.DSMT4" ShapeID="_x0000_i7925" DrawAspect="Content" ObjectID="_1689707138" r:id="rId1058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. Giá trị của biểu thức </w:t>
            </w:r>
            <w:r w:rsidRPr="00896070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30" w:dyaOrig="375" w14:anchorId="4613F457">
                <v:shape id="_x0000_i7926" type="#_x0000_t75" style="width:92.1pt;height:19.25pt" o:ole="">
                  <v:imagedata r:id="rId1059" o:title=""/>
                </v:shape>
                <o:OLEObject Type="Embed" ProgID="Equation.DSMT4" ShapeID="_x0000_i7926" DrawAspect="Content" ObjectID="_1689707139" r:id="rId1060"/>
              </w:object>
            </w:r>
            <w:r w:rsidRPr="00896070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568C6F19" w14:textId="77777777" w:rsidR="00660BF7" w:rsidRPr="00896070" w:rsidRDefault="00660BF7" w:rsidP="00DF04C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70" w:dyaOrig="615" w14:anchorId="06917F5B">
                <v:shape id="_x0000_i7927" type="#_x0000_t75" style="width:28.45pt;height:30.15pt" o:ole="">
                  <v:imagedata r:id="rId1061" o:title=""/>
                </v:shape>
                <o:OLEObject Type="Embed" ProgID="Equation.DSMT4" ShapeID="_x0000_i7927" DrawAspect="Content" ObjectID="_1689707140" r:id="rId1062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240" w:dyaOrig="615" w14:anchorId="16CF800E">
                <v:shape id="_x0000_i7928" type="#_x0000_t75" style="width:12.55pt;height:30.15pt" o:ole="">
                  <v:imagedata r:id="rId1063" o:title=""/>
                </v:shape>
                <o:OLEObject Type="Embed" ProgID="Equation.DSMT4" ShapeID="_x0000_i7928" DrawAspect="Content" ObjectID="_1689707141" r:id="rId1064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240" w:dyaOrig="615" w14:anchorId="31706331">
                <v:shape id="_x0000_i7929" type="#_x0000_t75" style="width:12.55pt;height:30.15pt" o:ole="">
                  <v:imagedata r:id="rId1065" o:title=""/>
                </v:shape>
                <o:OLEObject Type="Embed" ProgID="Equation.DSMT4" ShapeID="_x0000_i7929" DrawAspect="Content" ObjectID="_1689707142" r:id="rId1066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9607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896070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480" w:dyaOrig="615" w14:anchorId="3F9A1AEE">
                <v:shape id="_x0000_i7930" type="#_x0000_t75" style="width:23.45pt;height:30.15pt" o:ole="">
                  <v:imagedata r:id="rId1067" o:title=""/>
                </v:shape>
                <o:OLEObject Type="Embed" ProgID="Equation.DSMT4" ShapeID="_x0000_i7930" DrawAspect="Content" ObjectID="_1689707143" r:id="rId1068"/>
              </w:object>
            </w:r>
            <w:r w:rsidRPr="0089607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48EE45A" w14:textId="77777777" w:rsidR="00660BF7" w:rsidRPr="00896070" w:rsidRDefault="00660BF7" w:rsidP="00DF04C8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4995" w:type="dxa"/>
            <w:shd w:val="clear" w:color="auto" w:fill="auto"/>
          </w:tcPr>
          <w:p w14:paraId="58DB3B78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Lời giải :......................................................................</w:t>
            </w:r>
          </w:p>
          <w:p w14:paraId="6D853E36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BB092BB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  <w:p w14:paraId="2FF9E62D" w14:textId="77777777" w:rsidR="00660BF7" w:rsidRPr="00896070" w:rsidRDefault="00660BF7" w:rsidP="00DF04C8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</w:pPr>
            <w:r w:rsidRPr="00896070">
              <w:rPr>
                <w:rFonts w:ascii="Chu Van An" w:eastAsiaTheme="minorEastAsia" w:hAnsi="Chu Van An" w:cs="Chu Van An"/>
                <w:color w:val="0000FF"/>
                <w:sz w:val="20"/>
                <w:lang w:val="vi-VN"/>
              </w:rPr>
              <w:t>......................................................................................</w:t>
            </w:r>
          </w:p>
        </w:tc>
      </w:tr>
    </w:tbl>
    <w:p w14:paraId="51FE75E7" w14:textId="77777777" w:rsidR="00660BF7" w:rsidRPr="00321E2D" w:rsidRDefault="00660BF7" w:rsidP="00321E2D">
      <w:pPr>
        <w:spacing w:line="240" w:lineRule="auto"/>
        <w:ind w:left="142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660BF7" w:rsidRPr="00321E2D" w:rsidSect="00CD05B3">
      <w:headerReference w:type="default" r:id="rId1069"/>
      <w:footerReference w:type="default" r:id="rId107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953591" w14:textId="77777777" w:rsidR="00CA49B8" w:rsidRDefault="00CA49B8" w:rsidP="0032639E">
      <w:pPr>
        <w:spacing w:after="0" w:line="240" w:lineRule="auto"/>
      </w:pPr>
      <w:r>
        <w:separator/>
      </w:r>
    </w:p>
  </w:endnote>
  <w:endnote w:type="continuationSeparator" w:id="0">
    <w:p w14:paraId="5EEDF44E" w14:textId="77777777" w:rsidR="00CA49B8" w:rsidRDefault="00CA49B8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 w:rsidRPr="00321E2D">
          <w:rPr>
            <w:rFonts w:ascii="Cambria Math" w:hAnsi="Cambria Math"/>
            <w:b/>
            <w:bCs/>
            <w:noProof/>
            <w:color w:val="0000CC"/>
            <w:sz w:val="20"/>
            <w:szCs w:val="20"/>
          </w:rPr>
          <w:t>◈</w:t>
        </w:r>
        <w:r w:rsidRPr="00321E2D">
          <w:rPr>
            <w:b/>
            <w:bCs/>
            <w:noProof/>
            <w:color w:val="0000CC"/>
            <w:sz w:val="20"/>
            <w:szCs w:val="20"/>
          </w:rPr>
          <w:t xml:space="preserve"> - Zalo 0774860155- chia s</w:t>
        </w:r>
        <w:r w:rsidRPr="00321E2D">
          <w:rPr>
            <w:rFonts w:ascii="Calibri" w:hAnsi="Calibri" w:cs="Calibri"/>
            <w:b/>
            <w:bCs/>
            <w:noProof/>
            <w:color w:val="0000CC"/>
            <w:sz w:val="20"/>
            <w:szCs w:val="20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4722AE" w14:textId="77777777" w:rsidR="00CA49B8" w:rsidRDefault="00CA49B8" w:rsidP="0032639E">
      <w:pPr>
        <w:spacing w:after="0" w:line="240" w:lineRule="auto"/>
      </w:pPr>
      <w:r>
        <w:separator/>
      </w:r>
    </w:p>
  </w:footnote>
  <w:footnote w:type="continuationSeparator" w:id="0">
    <w:p w14:paraId="03631A43" w14:textId="77777777" w:rsidR="00CA49B8" w:rsidRDefault="00CA49B8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6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6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7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8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8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8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8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8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19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9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19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9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0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34" type="#_x0000_t75" style="width:450.4pt;height:450.4pt" o:bullet="t">
        <v:imagedata r:id="rId1" o:title="fa-check-square-o_600"/>
      </v:shape>
    </w:pict>
  </w:numPicBullet>
  <w:numPicBullet w:numPicBulletId="1">
    <w:pict>
      <v:shape id="_x0000_i1335" type="#_x0000_t75" style="width:384.3pt;height:384.3pt" o:bullet="t">
        <v:imagedata r:id="rId2" o:title="unnamed (5)"/>
      </v:shape>
    </w:pict>
  </w:numPicBullet>
  <w:abstractNum w:abstractNumId="0" w15:restartNumberingAfterBreak="0">
    <w:nsid w:val="0085100E"/>
    <w:multiLevelType w:val="hybridMultilevel"/>
    <w:tmpl w:val="3B161C80"/>
    <w:lvl w:ilvl="0" w:tplc="879A93D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F061B4"/>
    <w:multiLevelType w:val="hybridMultilevel"/>
    <w:tmpl w:val="EF96DCFA"/>
    <w:lvl w:ilvl="0" w:tplc="3C80844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7068"/>
    <w:multiLevelType w:val="hybridMultilevel"/>
    <w:tmpl w:val="4244B6E2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B8352A"/>
    <w:multiLevelType w:val="hybridMultilevel"/>
    <w:tmpl w:val="6D3ACAF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858A2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FF0000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290964"/>
    <w:multiLevelType w:val="hybridMultilevel"/>
    <w:tmpl w:val="37D8B5B6"/>
    <w:lvl w:ilvl="0" w:tplc="879A93DC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5" w15:restartNumberingAfterBreak="0">
    <w:nsid w:val="18DA135A"/>
    <w:multiLevelType w:val="hybridMultilevel"/>
    <w:tmpl w:val="2214A5E0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1DE22E9F"/>
    <w:multiLevelType w:val="hybridMultilevel"/>
    <w:tmpl w:val="B082E7CE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 w15:restartNumberingAfterBreak="0">
    <w:nsid w:val="1E5E25FD"/>
    <w:multiLevelType w:val="hybridMultilevel"/>
    <w:tmpl w:val="1E982E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944E63"/>
    <w:multiLevelType w:val="hybridMultilevel"/>
    <w:tmpl w:val="EB2ECA70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AC71A8"/>
    <w:multiLevelType w:val="hybridMultilevel"/>
    <w:tmpl w:val="11FEAEA2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80051A2"/>
    <w:multiLevelType w:val="hybridMultilevel"/>
    <w:tmpl w:val="E840842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400868"/>
    <w:multiLevelType w:val="hybridMultilevel"/>
    <w:tmpl w:val="3CD63D2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691A60"/>
    <w:multiLevelType w:val="hybridMultilevel"/>
    <w:tmpl w:val="0A0CAD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DA5C62"/>
    <w:multiLevelType w:val="hybridMultilevel"/>
    <w:tmpl w:val="13982C5A"/>
    <w:lvl w:ilvl="0" w:tplc="6EDC67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AA2131"/>
    <w:multiLevelType w:val="hybridMultilevel"/>
    <w:tmpl w:val="FE8E29A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146651"/>
    <w:multiLevelType w:val="hybridMultilevel"/>
    <w:tmpl w:val="BB40042A"/>
    <w:lvl w:ilvl="0" w:tplc="51D25F2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B91D83"/>
    <w:multiLevelType w:val="hybridMultilevel"/>
    <w:tmpl w:val="D970604A"/>
    <w:lvl w:ilvl="0" w:tplc="838023B4">
      <w:start w:val="1"/>
      <w:numFmt w:val="bullet"/>
      <w:lvlText w:val=""/>
      <w:lvlPicBulletId w:val="0"/>
      <w:lvlJc w:val="left"/>
      <w:pPr>
        <w:ind w:left="993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3" w:hanging="360"/>
      </w:pPr>
      <w:rPr>
        <w:rFonts w:ascii="Wingdings" w:hAnsi="Wingdings" w:hint="default"/>
      </w:rPr>
    </w:lvl>
  </w:abstractNum>
  <w:abstractNum w:abstractNumId="18" w15:restartNumberingAfterBreak="0">
    <w:nsid w:val="492307FD"/>
    <w:multiLevelType w:val="hybridMultilevel"/>
    <w:tmpl w:val="48B2583A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 w15:restartNumberingAfterBreak="0">
    <w:nsid w:val="52E01344"/>
    <w:multiLevelType w:val="hybridMultilevel"/>
    <w:tmpl w:val="7AF0B7C0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B32466"/>
    <w:multiLevelType w:val="hybridMultilevel"/>
    <w:tmpl w:val="2B58441C"/>
    <w:lvl w:ilvl="0" w:tplc="54104A3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858A2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FF0000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8F6229"/>
    <w:multiLevelType w:val="hybridMultilevel"/>
    <w:tmpl w:val="A7C4ADC0"/>
    <w:lvl w:ilvl="0" w:tplc="879A93DC">
      <w:start w:val="1"/>
      <w:numFmt w:val="bullet"/>
      <w:lvlText w:val=""/>
      <w:lvlJc w:val="left"/>
      <w:pPr>
        <w:ind w:left="223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23" w15:restartNumberingAfterBreak="0">
    <w:nsid w:val="5E146AF3"/>
    <w:multiLevelType w:val="hybridMultilevel"/>
    <w:tmpl w:val="7F428656"/>
    <w:lvl w:ilvl="0" w:tplc="51D25F2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483A6A"/>
    <w:multiLevelType w:val="hybridMultilevel"/>
    <w:tmpl w:val="A7AE2D2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1114F6"/>
    <w:multiLevelType w:val="hybridMultilevel"/>
    <w:tmpl w:val="B04A9AC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D77C6F"/>
    <w:multiLevelType w:val="hybridMultilevel"/>
    <w:tmpl w:val="7820CD52"/>
    <w:lvl w:ilvl="0" w:tplc="879A93DC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27" w15:restartNumberingAfterBreak="0">
    <w:nsid w:val="645738B0"/>
    <w:multiLevelType w:val="hybridMultilevel"/>
    <w:tmpl w:val="91A4B55E"/>
    <w:lvl w:ilvl="0" w:tplc="6EDC67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7D82256"/>
    <w:multiLevelType w:val="hybridMultilevel"/>
    <w:tmpl w:val="20DE42A4"/>
    <w:lvl w:ilvl="0" w:tplc="410845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937526"/>
    <w:multiLevelType w:val="hybridMultilevel"/>
    <w:tmpl w:val="56067A02"/>
    <w:lvl w:ilvl="0" w:tplc="410845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9A59D5"/>
    <w:multiLevelType w:val="hybridMultilevel"/>
    <w:tmpl w:val="A1085084"/>
    <w:lvl w:ilvl="0" w:tplc="879A93DC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</w:abstractNum>
  <w:abstractNum w:abstractNumId="31" w15:restartNumberingAfterBreak="0">
    <w:nsid w:val="72D10FA1"/>
    <w:multiLevelType w:val="hybridMultilevel"/>
    <w:tmpl w:val="487C483C"/>
    <w:lvl w:ilvl="0" w:tplc="879A93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0000CC"/>
      </w:rPr>
    </w:lvl>
    <w:lvl w:ilvl="1" w:tplc="4294AA42">
      <w:numFmt w:val="bullet"/>
      <w:lvlText w:val=""/>
      <w:lvlJc w:val="left"/>
      <w:pPr>
        <w:ind w:left="3600" w:hanging="360"/>
      </w:pPr>
      <w:rPr>
        <w:rFonts w:ascii="Wingdings" w:eastAsiaTheme="minorHAnsi" w:hAnsi="Wingdings" w:cs="Chu Van An" w:hint="default"/>
        <w:color w:val="0000CC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2" w15:restartNumberingAfterBreak="0">
    <w:nsid w:val="74FE05A5"/>
    <w:multiLevelType w:val="hybridMultilevel"/>
    <w:tmpl w:val="5A668C42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5870B89"/>
    <w:multiLevelType w:val="hybridMultilevel"/>
    <w:tmpl w:val="BCA6BDFC"/>
    <w:lvl w:ilvl="0" w:tplc="00A89D20">
      <w:start w:val="1"/>
      <w:numFmt w:val="bullet"/>
      <w:lvlText w:val=""/>
      <w:lvlJc w:val="left"/>
      <w:pPr>
        <w:ind w:left="249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34" w15:restartNumberingAfterBreak="0">
    <w:nsid w:val="7B4904AE"/>
    <w:multiLevelType w:val="hybridMultilevel"/>
    <w:tmpl w:val="6AB07B8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0"/>
  </w:num>
  <w:num w:numId="3">
    <w:abstractNumId w:val="25"/>
  </w:num>
  <w:num w:numId="4">
    <w:abstractNumId w:val="34"/>
  </w:num>
  <w:num w:numId="5">
    <w:abstractNumId w:val="2"/>
  </w:num>
  <w:num w:numId="6">
    <w:abstractNumId w:val="11"/>
  </w:num>
  <w:num w:numId="7">
    <w:abstractNumId w:val="13"/>
  </w:num>
  <w:num w:numId="8">
    <w:abstractNumId w:val="0"/>
  </w:num>
  <w:num w:numId="9">
    <w:abstractNumId w:val="10"/>
  </w:num>
  <w:num w:numId="10">
    <w:abstractNumId w:val="31"/>
  </w:num>
  <w:num w:numId="11">
    <w:abstractNumId w:val="3"/>
  </w:num>
  <w:num w:numId="12">
    <w:abstractNumId w:val="19"/>
  </w:num>
  <w:num w:numId="13">
    <w:abstractNumId w:val="5"/>
  </w:num>
  <w:num w:numId="14">
    <w:abstractNumId w:val="24"/>
  </w:num>
  <w:num w:numId="15">
    <w:abstractNumId w:val="26"/>
  </w:num>
  <w:num w:numId="16">
    <w:abstractNumId w:val="4"/>
  </w:num>
  <w:num w:numId="17">
    <w:abstractNumId w:val="6"/>
  </w:num>
  <w:num w:numId="18">
    <w:abstractNumId w:val="18"/>
  </w:num>
  <w:num w:numId="19">
    <w:abstractNumId w:val="9"/>
  </w:num>
  <w:num w:numId="20">
    <w:abstractNumId w:val="15"/>
  </w:num>
  <w:num w:numId="21">
    <w:abstractNumId w:val="22"/>
  </w:num>
  <w:num w:numId="22">
    <w:abstractNumId w:val="30"/>
  </w:num>
  <w:num w:numId="23">
    <w:abstractNumId w:val="33"/>
  </w:num>
  <w:num w:numId="24">
    <w:abstractNumId w:val="14"/>
  </w:num>
  <w:num w:numId="25">
    <w:abstractNumId w:val="27"/>
  </w:num>
  <w:num w:numId="2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</w:num>
  <w:num w:numId="29">
    <w:abstractNumId w:val="7"/>
  </w:num>
  <w:num w:numId="30">
    <w:abstractNumId w:val="21"/>
  </w:num>
  <w:num w:numId="31">
    <w:abstractNumId w:val="17"/>
  </w:num>
  <w:num w:numId="32">
    <w:abstractNumId w:val="1"/>
  </w:num>
  <w:num w:numId="3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3"/>
  </w:num>
  <w:num w:numId="35">
    <w:abstractNumId w:val="16"/>
  </w:num>
  <w:num w:numId="36">
    <w:abstractNumId w:val="32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45D2"/>
    <w:rsid w:val="00036442"/>
    <w:rsid w:val="000372B8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330D"/>
    <w:rsid w:val="00084F36"/>
    <w:rsid w:val="00085E7E"/>
    <w:rsid w:val="0008778F"/>
    <w:rsid w:val="00092F01"/>
    <w:rsid w:val="0009414F"/>
    <w:rsid w:val="00097084"/>
    <w:rsid w:val="00097BC7"/>
    <w:rsid w:val="000A6C98"/>
    <w:rsid w:val="000B10E4"/>
    <w:rsid w:val="000B116E"/>
    <w:rsid w:val="000C2A43"/>
    <w:rsid w:val="000C4040"/>
    <w:rsid w:val="000D2819"/>
    <w:rsid w:val="000D41F8"/>
    <w:rsid w:val="000E1D60"/>
    <w:rsid w:val="000E72CE"/>
    <w:rsid w:val="000F49F0"/>
    <w:rsid w:val="000F53E0"/>
    <w:rsid w:val="00107110"/>
    <w:rsid w:val="00115773"/>
    <w:rsid w:val="00121752"/>
    <w:rsid w:val="00122502"/>
    <w:rsid w:val="00131218"/>
    <w:rsid w:val="00141FB6"/>
    <w:rsid w:val="001468DF"/>
    <w:rsid w:val="0015526B"/>
    <w:rsid w:val="001611D6"/>
    <w:rsid w:val="00162692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2F3D"/>
    <w:rsid w:val="001E656A"/>
    <w:rsid w:val="001F1853"/>
    <w:rsid w:val="001F1F0E"/>
    <w:rsid w:val="00206438"/>
    <w:rsid w:val="0022322B"/>
    <w:rsid w:val="0022788A"/>
    <w:rsid w:val="00232977"/>
    <w:rsid w:val="00232A8D"/>
    <w:rsid w:val="0025282B"/>
    <w:rsid w:val="00253050"/>
    <w:rsid w:val="0026702D"/>
    <w:rsid w:val="0028087F"/>
    <w:rsid w:val="0029133B"/>
    <w:rsid w:val="00292110"/>
    <w:rsid w:val="002A79D6"/>
    <w:rsid w:val="002B1042"/>
    <w:rsid w:val="002D1A12"/>
    <w:rsid w:val="002D4C9E"/>
    <w:rsid w:val="002D5280"/>
    <w:rsid w:val="002E5BA3"/>
    <w:rsid w:val="002F0399"/>
    <w:rsid w:val="002F2032"/>
    <w:rsid w:val="00300E04"/>
    <w:rsid w:val="00301A14"/>
    <w:rsid w:val="003051AA"/>
    <w:rsid w:val="00321E2D"/>
    <w:rsid w:val="003239E8"/>
    <w:rsid w:val="0032639E"/>
    <w:rsid w:val="00330683"/>
    <w:rsid w:val="0033409D"/>
    <w:rsid w:val="003346F3"/>
    <w:rsid w:val="00350318"/>
    <w:rsid w:val="00373D4D"/>
    <w:rsid w:val="00385CB0"/>
    <w:rsid w:val="003947A9"/>
    <w:rsid w:val="00396E63"/>
    <w:rsid w:val="003A077F"/>
    <w:rsid w:val="003A36A5"/>
    <w:rsid w:val="003A7C24"/>
    <w:rsid w:val="003B6848"/>
    <w:rsid w:val="003C5D82"/>
    <w:rsid w:val="003D0C7F"/>
    <w:rsid w:val="003D49A2"/>
    <w:rsid w:val="003E533C"/>
    <w:rsid w:val="003F5E66"/>
    <w:rsid w:val="004063DF"/>
    <w:rsid w:val="0041181E"/>
    <w:rsid w:val="00420B6C"/>
    <w:rsid w:val="00421729"/>
    <w:rsid w:val="004219D4"/>
    <w:rsid w:val="00423C4E"/>
    <w:rsid w:val="0042620E"/>
    <w:rsid w:val="00432F49"/>
    <w:rsid w:val="00433B15"/>
    <w:rsid w:val="00440247"/>
    <w:rsid w:val="0044425E"/>
    <w:rsid w:val="00457DE4"/>
    <w:rsid w:val="00460B37"/>
    <w:rsid w:val="0046180A"/>
    <w:rsid w:val="004A24A4"/>
    <w:rsid w:val="004B3B60"/>
    <w:rsid w:val="004B7039"/>
    <w:rsid w:val="004C17DC"/>
    <w:rsid w:val="004C232E"/>
    <w:rsid w:val="004C3B41"/>
    <w:rsid w:val="004C56B6"/>
    <w:rsid w:val="004D02F1"/>
    <w:rsid w:val="004D5557"/>
    <w:rsid w:val="004E05C8"/>
    <w:rsid w:val="004E63D1"/>
    <w:rsid w:val="004F3836"/>
    <w:rsid w:val="004F4E04"/>
    <w:rsid w:val="00501A08"/>
    <w:rsid w:val="00502FF1"/>
    <w:rsid w:val="00504870"/>
    <w:rsid w:val="0053451E"/>
    <w:rsid w:val="005353B4"/>
    <w:rsid w:val="00535B2E"/>
    <w:rsid w:val="005436C3"/>
    <w:rsid w:val="005436FA"/>
    <w:rsid w:val="00543F89"/>
    <w:rsid w:val="00544FC2"/>
    <w:rsid w:val="00547EDE"/>
    <w:rsid w:val="00560476"/>
    <w:rsid w:val="005634F8"/>
    <w:rsid w:val="0056504D"/>
    <w:rsid w:val="00567E94"/>
    <w:rsid w:val="005709ED"/>
    <w:rsid w:val="00570BE1"/>
    <w:rsid w:val="00571503"/>
    <w:rsid w:val="0058239D"/>
    <w:rsid w:val="00585611"/>
    <w:rsid w:val="005903E5"/>
    <w:rsid w:val="00591202"/>
    <w:rsid w:val="00596419"/>
    <w:rsid w:val="005A1C22"/>
    <w:rsid w:val="005A36E2"/>
    <w:rsid w:val="005B0852"/>
    <w:rsid w:val="005B299F"/>
    <w:rsid w:val="005B2EC9"/>
    <w:rsid w:val="005B34D2"/>
    <w:rsid w:val="005C00FF"/>
    <w:rsid w:val="005C3816"/>
    <w:rsid w:val="005D1DCD"/>
    <w:rsid w:val="005D4E83"/>
    <w:rsid w:val="005D55D0"/>
    <w:rsid w:val="005D5C65"/>
    <w:rsid w:val="005E6A8D"/>
    <w:rsid w:val="005F19B2"/>
    <w:rsid w:val="005F6A01"/>
    <w:rsid w:val="00601FAE"/>
    <w:rsid w:val="00603737"/>
    <w:rsid w:val="00605576"/>
    <w:rsid w:val="00611866"/>
    <w:rsid w:val="00630D02"/>
    <w:rsid w:val="00631BA7"/>
    <w:rsid w:val="00652C50"/>
    <w:rsid w:val="00654DBE"/>
    <w:rsid w:val="00655B0B"/>
    <w:rsid w:val="00660BF7"/>
    <w:rsid w:val="00661AB0"/>
    <w:rsid w:val="006638C8"/>
    <w:rsid w:val="006804BC"/>
    <w:rsid w:val="00683573"/>
    <w:rsid w:val="00697065"/>
    <w:rsid w:val="006A059C"/>
    <w:rsid w:val="006A4235"/>
    <w:rsid w:val="006B3829"/>
    <w:rsid w:val="006B6F22"/>
    <w:rsid w:val="006C1AEE"/>
    <w:rsid w:val="006C6B00"/>
    <w:rsid w:val="006D17B4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47CFD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C367C"/>
    <w:rsid w:val="007C4797"/>
    <w:rsid w:val="007D24F5"/>
    <w:rsid w:val="007E00ED"/>
    <w:rsid w:val="007E1B31"/>
    <w:rsid w:val="007E6452"/>
    <w:rsid w:val="007E7823"/>
    <w:rsid w:val="007F3458"/>
    <w:rsid w:val="007F3815"/>
    <w:rsid w:val="007F5E58"/>
    <w:rsid w:val="00803980"/>
    <w:rsid w:val="0081707D"/>
    <w:rsid w:val="008172CE"/>
    <w:rsid w:val="008217F3"/>
    <w:rsid w:val="008253CA"/>
    <w:rsid w:val="00825F5A"/>
    <w:rsid w:val="0082772C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A64F9"/>
    <w:rsid w:val="008B1831"/>
    <w:rsid w:val="008B5049"/>
    <w:rsid w:val="008D160D"/>
    <w:rsid w:val="008D22DA"/>
    <w:rsid w:val="008D61F0"/>
    <w:rsid w:val="008E6BD9"/>
    <w:rsid w:val="008F22EB"/>
    <w:rsid w:val="009002FA"/>
    <w:rsid w:val="009105B6"/>
    <w:rsid w:val="00921881"/>
    <w:rsid w:val="00924BB7"/>
    <w:rsid w:val="00937568"/>
    <w:rsid w:val="00944EE0"/>
    <w:rsid w:val="00944F27"/>
    <w:rsid w:val="00952A8E"/>
    <w:rsid w:val="009537C2"/>
    <w:rsid w:val="00957579"/>
    <w:rsid w:val="009619AC"/>
    <w:rsid w:val="00993994"/>
    <w:rsid w:val="009957E6"/>
    <w:rsid w:val="009A1347"/>
    <w:rsid w:val="009A633C"/>
    <w:rsid w:val="009A7D9C"/>
    <w:rsid w:val="009B4CE0"/>
    <w:rsid w:val="009C3151"/>
    <w:rsid w:val="009C640E"/>
    <w:rsid w:val="009D0C98"/>
    <w:rsid w:val="009E41A3"/>
    <w:rsid w:val="009E6938"/>
    <w:rsid w:val="00A028EA"/>
    <w:rsid w:val="00A0396E"/>
    <w:rsid w:val="00A172AC"/>
    <w:rsid w:val="00A257A5"/>
    <w:rsid w:val="00A31A81"/>
    <w:rsid w:val="00A31E31"/>
    <w:rsid w:val="00A3698B"/>
    <w:rsid w:val="00A4075B"/>
    <w:rsid w:val="00A45EB8"/>
    <w:rsid w:val="00A5024E"/>
    <w:rsid w:val="00A544BD"/>
    <w:rsid w:val="00A64475"/>
    <w:rsid w:val="00A7301D"/>
    <w:rsid w:val="00A7693D"/>
    <w:rsid w:val="00A86FE2"/>
    <w:rsid w:val="00A91EBF"/>
    <w:rsid w:val="00A93EBB"/>
    <w:rsid w:val="00A96342"/>
    <w:rsid w:val="00A97B6C"/>
    <w:rsid w:val="00AA63DD"/>
    <w:rsid w:val="00AC542C"/>
    <w:rsid w:val="00AE2F62"/>
    <w:rsid w:val="00AF24C9"/>
    <w:rsid w:val="00B07CD6"/>
    <w:rsid w:val="00B1733D"/>
    <w:rsid w:val="00B20FF0"/>
    <w:rsid w:val="00B27C0E"/>
    <w:rsid w:val="00B36224"/>
    <w:rsid w:val="00B36478"/>
    <w:rsid w:val="00B40311"/>
    <w:rsid w:val="00B40FE1"/>
    <w:rsid w:val="00B43795"/>
    <w:rsid w:val="00B50701"/>
    <w:rsid w:val="00B52447"/>
    <w:rsid w:val="00B5509B"/>
    <w:rsid w:val="00B619A8"/>
    <w:rsid w:val="00B64C6F"/>
    <w:rsid w:val="00B73801"/>
    <w:rsid w:val="00B73CA2"/>
    <w:rsid w:val="00B851AE"/>
    <w:rsid w:val="00B85846"/>
    <w:rsid w:val="00B92A5C"/>
    <w:rsid w:val="00BB0466"/>
    <w:rsid w:val="00BB0B95"/>
    <w:rsid w:val="00BB1BC2"/>
    <w:rsid w:val="00BB36F4"/>
    <w:rsid w:val="00BC690F"/>
    <w:rsid w:val="00BC74CF"/>
    <w:rsid w:val="00BD1060"/>
    <w:rsid w:val="00BD217B"/>
    <w:rsid w:val="00BD2435"/>
    <w:rsid w:val="00BD6DAF"/>
    <w:rsid w:val="00C04D89"/>
    <w:rsid w:val="00C0619D"/>
    <w:rsid w:val="00C1207B"/>
    <w:rsid w:val="00C12161"/>
    <w:rsid w:val="00C15C08"/>
    <w:rsid w:val="00C20390"/>
    <w:rsid w:val="00C20D51"/>
    <w:rsid w:val="00C4244D"/>
    <w:rsid w:val="00C44296"/>
    <w:rsid w:val="00C50E43"/>
    <w:rsid w:val="00C548EC"/>
    <w:rsid w:val="00C753A9"/>
    <w:rsid w:val="00C85B87"/>
    <w:rsid w:val="00C917ED"/>
    <w:rsid w:val="00C944DD"/>
    <w:rsid w:val="00CA1202"/>
    <w:rsid w:val="00CA49B8"/>
    <w:rsid w:val="00CC3123"/>
    <w:rsid w:val="00CD05B3"/>
    <w:rsid w:val="00CF176D"/>
    <w:rsid w:val="00CF28F2"/>
    <w:rsid w:val="00CF465F"/>
    <w:rsid w:val="00CF52B3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44B9C"/>
    <w:rsid w:val="00D562AE"/>
    <w:rsid w:val="00D60555"/>
    <w:rsid w:val="00D64C53"/>
    <w:rsid w:val="00D77153"/>
    <w:rsid w:val="00D9055B"/>
    <w:rsid w:val="00DA5956"/>
    <w:rsid w:val="00DB1937"/>
    <w:rsid w:val="00DB2512"/>
    <w:rsid w:val="00DC10A6"/>
    <w:rsid w:val="00DC5BE1"/>
    <w:rsid w:val="00DC7D71"/>
    <w:rsid w:val="00DD6C3A"/>
    <w:rsid w:val="00DD79F1"/>
    <w:rsid w:val="00DE2970"/>
    <w:rsid w:val="00DF09E7"/>
    <w:rsid w:val="00E052CB"/>
    <w:rsid w:val="00E07383"/>
    <w:rsid w:val="00E14169"/>
    <w:rsid w:val="00E16942"/>
    <w:rsid w:val="00E20EF2"/>
    <w:rsid w:val="00E24929"/>
    <w:rsid w:val="00E25E92"/>
    <w:rsid w:val="00E437D5"/>
    <w:rsid w:val="00E50DBD"/>
    <w:rsid w:val="00E52598"/>
    <w:rsid w:val="00E61A5A"/>
    <w:rsid w:val="00E62F77"/>
    <w:rsid w:val="00E66FBE"/>
    <w:rsid w:val="00E800E8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B62CD"/>
    <w:rsid w:val="00EC58DB"/>
    <w:rsid w:val="00EC5D1C"/>
    <w:rsid w:val="00EC6BF1"/>
    <w:rsid w:val="00ED000C"/>
    <w:rsid w:val="00ED1E10"/>
    <w:rsid w:val="00ED2891"/>
    <w:rsid w:val="00ED4038"/>
    <w:rsid w:val="00EE4BA7"/>
    <w:rsid w:val="00EF227A"/>
    <w:rsid w:val="00EF47DA"/>
    <w:rsid w:val="00F12E3A"/>
    <w:rsid w:val="00F16539"/>
    <w:rsid w:val="00F16982"/>
    <w:rsid w:val="00F27246"/>
    <w:rsid w:val="00F278AC"/>
    <w:rsid w:val="00F2792A"/>
    <w:rsid w:val="00F31104"/>
    <w:rsid w:val="00F42AEF"/>
    <w:rsid w:val="00F47CFD"/>
    <w:rsid w:val="00F51E3F"/>
    <w:rsid w:val="00F52B2A"/>
    <w:rsid w:val="00F628EE"/>
    <w:rsid w:val="00F64434"/>
    <w:rsid w:val="00F65F1A"/>
    <w:rsid w:val="00F7038F"/>
    <w:rsid w:val="00F74F32"/>
    <w:rsid w:val="00F8291B"/>
    <w:rsid w:val="00F92510"/>
    <w:rsid w:val="00F94F60"/>
    <w:rsid w:val="00F965D8"/>
    <w:rsid w:val="00FA0737"/>
    <w:rsid w:val="00FA0CB6"/>
    <w:rsid w:val="00FA2C5C"/>
    <w:rsid w:val="00FB19F9"/>
    <w:rsid w:val="00FC0E76"/>
    <w:rsid w:val="00FC1512"/>
    <w:rsid w:val="00FC5A1C"/>
    <w:rsid w:val="00FC64FA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character" w:customStyle="1" w:styleId="fontstyle01">
    <w:name w:val="fontstyle01"/>
    <w:basedOn w:val="DefaultParagraphFont"/>
    <w:rsid w:val="00B20FF0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7E1B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8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7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9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97.bin"/><Relationship Id="rId268" Type="http://schemas.openxmlformats.org/officeDocument/2006/relationships/oleObject" Target="embeddings/oleObject146.bin"/><Relationship Id="rId475" Type="http://schemas.openxmlformats.org/officeDocument/2006/relationships/oleObject" Target="embeddings/oleObject258.bin"/><Relationship Id="rId682" Type="http://schemas.openxmlformats.org/officeDocument/2006/relationships/oleObject" Target="embeddings/oleObject363.bin"/><Relationship Id="rId128" Type="http://schemas.openxmlformats.org/officeDocument/2006/relationships/oleObject" Target="embeddings/oleObject76.bin"/><Relationship Id="rId335" Type="http://schemas.openxmlformats.org/officeDocument/2006/relationships/oleObject" Target="embeddings/oleObject186.bin"/><Relationship Id="rId542" Type="http://schemas.openxmlformats.org/officeDocument/2006/relationships/image" Target="media/image246.wmf"/><Relationship Id="rId987" Type="http://schemas.openxmlformats.org/officeDocument/2006/relationships/oleObject" Target="embeddings/oleObject523.bin"/><Relationship Id="rId402" Type="http://schemas.openxmlformats.org/officeDocument/2006/relationships/image" Target="media/image177.wmf"/><Relationship Id="rId847" Type="http://schemas.openxmlformats.org/officeDocument/2006/relationships/image" Target="media/image397.wmf"/><Relationship Id="rId1032" Type="http://schemas.openxmlformats.org/officeDocument/2006/relationships/image" Target="media/image482.wmf"/><Relationship Id="rId707" Type="http://schemas.openxmlformats.org/officeDocument/2006/relationships/image" Target="media/image327.wmf"/><Relationship Id="rId914" Type="http://schemas.openxmlformats.org/officeDocument/2006/relationships/oleObject" Target="embeddings/oleObject484.bin"/><Relationship Id="rId43" Type="http://schemas.openxmlformats.org/officeDocument/2006/relationships/image" Target="media/image18.wmf"/><Relationship Id="rId192" Type="http://schemas.openxmlformats.org/officeDocument/2006/relationships/oleObject" Target="embeddings/oleObject108.bin"/><Relationship Id="rId497" Type="http://schemas.openxmlformats.org/officeDocument/2006/relationships/oleObject" Target="embeddings/oleObject269.bin"/><Relationship Id="rId357" Type="http://schemas.openxmlformats.org/officeDocument/2006/relationships/oleObject" Target="embeddings/oleObject198.bin"/><Relationship Id="rId217" Type="http://schemas.openxmlformats.org/officeDocument/2006/relationships/image" Target="media/image92.wmf"/><Relationship Id="rId564" Type="http://schemas.openxmlformats.org/officeDocument/2006/relationships/oleObject" Target="embeddings/oleObject304.bin"/><Relationship Id="rId771" Type="http://schemas.openxmlformats.org/officeDocument/2006/relationships/image" Target="media/image359.wmf"/><Relationship Id="rId869" Type="http://schemas.openxmlformats.org/officeDocument/2006/relationships/oleObject" Target="embeddings/oleObject457.bin"/><Relationship Id="rId424" Type="http://schemas.openxmlformats.org/officeDocument/2006/relationships/image" Target="media/image188.wmf"/><Relationship Id="rId631" Type="http://schemas.openxmlformats.org/officeDocument/2006/relationships/image" Target="media/image289.wmf"/><Relationship Id="rId729" Type="http://schemas.openxmlformats.org/officeDocument/2006/relationships/image" Target="media/image338.wmf"/><Relationship Id="rId1054" Type="http://schemas.openxmlformats.org/officeDocument/2006/relationships/oleObject" Target="embeddings/oleObject558.bin"/><Relationship Id="rId270" Type="http://schemas.openxmlformats.org/officeDocument/2006/relationships/oleObject" Target="embeddings/oleObject147.bin"/><Relationship Id="rId936" Type="http://schemas.openxmlformats.org/officeDocument/2006/relationships/image" Target="media/image434.wmf"/><Relationship Id="rId65" Type="http://schemas.openxmlformats.org/officeDocument/2006/relationships/oleObject" Target="embeddings/oleObject37.bin"/><Relationship Id="rId130" Type="http://schemas.openxmlformats.org/officeDocument/2006/relationships/oleObject" Target="embeddings/oleObject77.bin"/><Relationship Id="rId368" Type="http://schemas.openxmlformats.org/officeDocument/2006/relationships/image" Target="media/image160.wmf"/><Relationship Id="rId575" Type="http://schemas.openxmlformats.org/officeDocument/2006/relationships/image" Target="media/image261.wmf"/><Relationship Id="rId782" Type="http://schemas.openxmlformats.org/officeDocument/2006/relationships/oleObject" Target="embeddings/oleObject413.bin"/><Relationship Id="rId228" Type="http://schemas.openxmlformats.org/officeDocument/2006/relationships/oleObject" Target="embeddings/oleObject126.bin"/><Relationship Id="rId435" Type="http://schemas.openxmlformats.org/officeDocument/2006/relationships/oleObject" Target="embeddings/oleObject237.bin"/><Relationship Id="rId642" Type="http://schemas.openxmlformats.org/officeDocument/2006/relationships/oleObject" Target="embeddings/oleObject343.bin"/><Relationship Id="rId1065" Type="http://schemas.openxmlformats.org/officeDocument/2006/relationships/image" Target="media/image497.wmf"/><Relationship Id="rId281" Type="http://schemas.openxmlformats.org/officeDocument/2006/relationships/image" Target="media/image124.wmf"/><Relationship Id="rId502" Type="http://schemas.openxmlformats.org/officeDocument/2006/relationships/image" Target="media/image226.wmf"/><Relationship Id="rId947" Type="http://schemas.openxmlformats.org/officeDocument/2006/relationships/oleObject" Target="embeddings/oleObject503.bin"/><Relationship Id="rId76" Type="http://schemas.openxmlformats.org/officeDocument/2006/relationships/oleObject" Target="embeddings/oleObject43.bin"/><Relationship Id="rId141" Type="http://schemas.openxmlformats.org/officeDocument/2006/relationships/image" Target="media/image54.wmf"/><Relationship Id="rId379" Type="http://schemas.openxmlformats.org/officeDocument/2006/relationships/oleObject" Target="embeddings/oleObject209.bin"/><Relationship Id="rId586" Type="http://schemas.openxmlformats.org/officeDocument/2006/relationships/oleObject" Target="embeddings/oleObject315.bin"/><Relationship Id="rId793" Type="http://schemas.openxmlformats.org/officeDocument/2006/relationships/image" Target="media/image370.wmf"/><Relationship Id="rId807" Type="http://schemas.openxmlformats.org/officeDocument/2006/relationships/image" Target="media/image377.wmf"/><Relationship Id="rId7" Type="http://schemas.openxmlformats.org/officeDocument/2006/relationships/endnotes" Target="endnotes.xml"/><Relationship Id="rId239" Type="http://schemas.openxmlformats.org/officeDocument/2006/relationships/image" Target="media/image103.wmf"/><Relationship Id="rId446" Type="http://schemas.openxmlformats.org/officeDocument/2006/relationships/image" Target="media/image199.wmf"/><Relationship Id="rId653" Type="http://schemas.openxmlformats.org/officeDocument/2006/relationships/image" Target="media/image300.wmf"/><Relationship Id="rId292" Type="http://schemas.openxmlformats.org/officeDocument/2006/relationships/oleObject" Target="embeddings/oleObject158.bin"/><Relationship Id="rId306" Type="http://schemas.openxmlformats.org/officeDocument/2006/relationships/oleObject" Target="embeddings/oleObject166.bin"/><Relationship Id="rId860" Type="http://schemas.openxmlformats.org/officeDocument/2006/relationships/image" Target="media/image403.wmf"/><Relationship Id="rId958" Type="http://schemas.openxmlformats.org/officeDocument/2006/relationships/image" Target="media/image445.wmf"/><Relationship Id="rId87" Type="http://schemas.openxmlformats.org/officeDocument/2006/relationships/image" Target="media/image31.wmf"/><Relationship Id="rId513" Type="http://schemas.openxmlformats.org/officeDocument/2006/relationships/oleObject" Target="embeddings/oleObject277.bin"/><Relationship Id="rId597" Type="http://schemas.openxmlformats.org/officeDocument/2006/relationships/image" Target="media/image272.wmf"/><Relationship Id="rId720" Type="http://schemas.openxmlformats.org/officeDocument/2006/relationships/oleObject" Target="embeddings/oleObject382.bin"/><Relationship Id="rId818" Type="http://schemas.openxmlformats.org/officeDocument/2006/relationships/oleObject" Target="embeddings/oleObject431.bin"/><Relationship Id="rId152" Type="http://schemas.openxmlformats.org/officeDocument/2006/relationships/oleObject" Target="embeddings/oleObject88.bin"/><Relationship Id="rId457" Type="http://schemas.openxmlformats.org/officeDocument/2006/relationships/oleObject" Target="embeddings/oleObject248.bin"/><Relationship Id="rId1003" Type="http://schemas.openxmlformats.org/officeDocument/2006/relationships/oleObject" Target="embeddings/oleObject531.bin"/><Relationship Id="rId664" Type="http://schemas.openxmlformats.org/officeDocument/2006/relationships/oleObject" Target="embeddings/oleObject354.bin"/><Relationship Id="rId871" Type="http://schemas.openxmlformats.org/officeDocument/2006/relationships/oleObject" Target="embeddings/oleObject458.bin"/><Relationship Id="rId969" Type="http://schemas.openxmlformats.org/officeDocument/2006/relationships/oleObject" Target="embeddings/oleObject514.bin"/><Relationship Id="rId14" Type="http://schemas.openxmlformats.org/officeDocument/2006/relationships/image" Target="media/image7.wmf"/><Relationship Id="rId317" Type="http://schemas.openxmlformats.org/officeDocument/2006/relationships/oleObject" Target="embeddings/oleObject174.bin"/><Relationship Id="rId524" Type="http://schemas.openxmlformats.org/officeDocument/2006/relationships/image" Target="media/image237.wmf"/><Relationship Id="rId731" Type="http://schemas.openxmlformats.org/officeDocument/2006/relationships/image" Target="media/image339.wmf"/><Relationship Id="rId98" Type="http://schemas.openxmlformats.org/officeDocument/2006/relationships/oleObject" Target="embeddings/oleObject58.bin"/><Relationship Id="rId163" Type="http://schemas.openxmlformats.org/officeDocument/2006/relationships/image" Target="media/image65.wmf"/><Relationship Id="rId370" Type="http://schemas.openxmlformats.org/officeDocument/2006/relationships/image" Target="media/image161.wmf"/><Relationship Id="rId829" Type="http://schemas.openxmlformats.org/officeDocument/2006/relationships/image" Target="media/image388.wmf"/><Relationship Id="rId1014" Type="http://schemas.openxmlformats.org/officeDocument/2006/relationships/image" Target="media/image473.wmf"/><Relationship Id="rId230" Type="http://schemas.openxmlformats.org/officeDocument/2006/relationships/oleObject" Target="embeddings/oleObject127.bin"/><Relationship Id="rId468" Type="http://schemas.openxmlformats.org/officeDocument/2006/relationships/image" Target="media/image209.wmf"/><Relationship Id="rId675" Type="http://schemas.openxmlformats.org/officeDocument/2006/relationships/image" Target="media/image311.wmf"/><Relationship Id="rId882" Type="http://schemas.openxmlformats.org/officeDocument/2006/relationships/oleObject" Target="embeddings/oleObject464.bin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80.bin"/><Relationship Id="rId535" Type="http://schemas.openxmlformats.org/officeDocument/2006/relationships/oleObject" Target="embeddings/oleObject288.bin"/><Relationship Id="rId742" Type="http://schemas.openxmlformats.org/officeDocument/2006/relationships/oleObject" Target="embeddings/oleObject393.bin"/><Relationship Id="rId174" Type="http://schemas.openxmlformats.org/officeDocument/2006/relationships/oleObject" Target="embeddings/oleObject99.bin"/><Relationship Id="rId381" Type="http://schemas.openxmlformats.org/officeDocument/2006/relationships/oleObject" Target="embeddings/oleObject210.bin"/><Relationship Id="rId602" Type="http://schemas.openxmlformats.org/officeDocument/2006/relationships/oleObject" Target="embeddings/oleObject323.bin"/><Relationship Id="rId1025" Type="http://schemas.openxmlformats.org/officeDocument/2006/relationships/oleObject" Target="embeddings/oleObject542.bin"/><Relationship Id="rId241" Type="http://schemas.openxmlformats.org/officeDocument/2006/relationships/image" Target="media/image104.wmf"/><Relationship Id="rId479" Type="http://schemas.openxmlformats.org/officeDocument/2006/relationships/oleObject" Target="embeddings/oleObject260.bin"/><Relationship Id="rId686" Type="http://schemas.openxmlformats.org/officeDocument/2006/relationships/oleObject" Target="embeddings/oleObject365.bin"/><Relationship Id="rId893" Type="http://schemas.openxmlformats.org/officeDocument/2006/relationships/oleObject" Target="embeddings/oleObject471.bin"/><Relationship Id="rId907" Type="http://schemas.openxmlformats.org/officeDocument/2006/relationships/image" Target="media/image422.wmf"/><Relationship Id="rId36" Type="http://schemas.openxmlformats.org/officeDocument/2006/relationships/oleObject" Target="embeddings/oleObject17.bin"/><Relationship Id="rId339" Type="http://schemas.openxmlformats.org/officeDocument/2006/relationships/oleObject" Target="embeddings/oleObject188.bin"/><Relationship Id="rId546" Type="http://schemas.openxmlformats.org/officeDocument/2006/relationships/image" Target="media/image248.wmf"/><Relationship Id="rId753" Type="http://schemas.openxmlformats.org/officeDocument/2006/relationships/image" Target="media/image350.wmf"/><Relationship Id="rId101" Type="http://schemas.openxmlformats.org/officeDocument/2006/relationships/oleObject" Target="embeddings/oleObject61.bin"/><Relationship Id="rId185" Type="http://schemas.openxmlformats.org/officeDocument/2006/relationships/image" Target="media/image76.wmf"/><Relationship Id="rId406" Type="http://schemas.openxmlformats.org/officeDocument/2006/relationships/image" Target="media/image179.wmf"/><Relationship Id="rId960" Type="http://schemas.openxmlformats.org/officeDocument/2006/relationships/image" Target="media/image446.wmf"/><Relationship Id="rId1036" Type="http://schemas.openxmlformats.org/officeDocument/2006/relationships/image" Target="media/image484.wmf"/><Relationship Id="rId392" Type="http://schemas.openxmlformats.org/officeDocument/2006/relationships/image" Target="media/image172.wmf"/><Relationship Id="rId613" Type="http://schemas.openxmlformats.org/officeDocument/2006/relationships/image" Target="media/image280.wmf"/><Relationship Id="rId697" Type="http://schemas.openxmlformats.org/officeDocument/2006/relationships/image" Target="media/image322.wmf"/><Relationship Id="rId820" Type="http://schemas.openxmlformats.org/officeDocument/2006/relationships/oleObject" Target="embeddings/oleObject432.bin"/><Relationship Id="rId918" Type="http://schemas.openxmlformats.org/officeDocument/2006/relationships/oleObject" Target="embeddings/oleObject488.bin"/><Relationship Id="rId252" Type="http://schemas.openxmlformats.org/officeDocument/2006/relationships/oleObject" Target="embeddings/oleObject138.bin"/><Relationship Id="rId47" Type="http://schemas.openxmlformats.org/officeDocument/2006/relationships/image" Target="media/image20.wmf"/><Relationship Id="rId112" Type="http://schemas.openxmlformats.org/officeDocument/2006/relationships/image" Target="media/image39.gif"/><Relationship Id="rId557" Type="http://schemas.openxmlformats.org/officeDocument/2006/relationships/oleObject" Target="embeddings/oleObject300.bin"/><Relationship Id="rId764" Type="http://schemas.openxmlformats.org/officeDocument/2006/relationships/oleObject" Target="embeddings/oleObject404.bin"/><Relationship Id="rId971" Type="http://schemas.openxmlformats.org/officeDocument/2006/relationships/oleObject" Target="embeddings/oleObject515.bin"/><Relationship Id="rId196" Type="http://schemas.openxmlformats.org/officeDocument/2006/relationships/oleObject" Target="embeddings/oleObject110.bin"/><Relationship Id="rId417" Type="http://schemas.openxmlformats.org/officeDocument/2006/relationships/oleObject" Target="embeddings/oleObject228.bin"/><Relationship Id="rId624" Type="http://schemas.openxmlformats.org/officeDocument/2006/relationships/oleObject" Target="embeddings/oleObject334.bin"/><Relationship Id="rId831" Type="http://schemas.openxmlformats.org/officeDocument/2006/relationships/image" Target="media/image389.wmf"/><Relationship Id="rId1047" Type="http://schemas.openxmlformats.org/officeDocument/2006/relationships/image" Target="media/image488.wmf"/><Relationship Id="rId263" Type="http://schemas.openxmlformats.org/officeDocument/2006/relationships/image" Target="media/image115.wmf"/><Relationship Id="rId470" Type="http://schemas.openxmlformats.org/officeDocument/2006/relationships/image" Target="media/image210.wmf"/><Relationship Id="rId929" Type="http://schemas.openxmlformats.org/officeDocument/2006/relationships/oleObject" Target="embeddings/oleObject494.bin"/><Relationship Id="rId58" Type="http://schemas.openxmlformats.org/officeDocument/2006/relationships/oleObject" Target="embeddings/oleObject30.bin"/><Relationship Id="rId123" Type="http://schemas.openxmlformats.org/officeDocument/2006/relationships/image" Target="media/image45.wmf"/><Relationship Id="rId330" Type="http://schemas.openxmlformats.org/officeDocument/2006/relationships/oleObject" Target="embeddings/oleObject182.bin"/><Relationship Id="rId568" Type="http://schemas.openxmlformats.org/officeDocument/2006/relationships/oleObject" Target="embeddings/oleObject306.bin"/><Relationship Id="rId775" Type="http://schemas.openxmlformats.org/officeDocument/2006/relationships/image" Target="media/image361.wmf"/><Relationship Id="rId982" Type="http://schemas.openxmlformats.org/officeDocument/2006/relationships/image" Target="media/image457.wmf"/><Relationship Id="rId428" Type="http://schemas.openxmlformats.org/officeDocument/2006/relationships/image" Target="media/image190.wmf"/><Relationship Id="rId635" Type="http://schemas.openxmlformats.org/officeDocument/2006/relationships/image" Target="media/image291.wmf"/><Relationship Id="rId842" Type="http://schemas.openxmlformats.org/officeDocument/2006/relationships/oleObject" Target="embeddings/oleObject443.bin"/><Relationship Id="rId1058" Type="http://schemas.openxmlformats.org/officeDocument/2006/relationships/oleObject" Target="embeddings/oleObject560.bin"/><Relationship Id="rId274" Type="http://schemas.openxmlformats.org/officeDocument/2006/relationships/oleObject" Target="embeddings/oleObject149.bin"/><Relationship Id="rId481" Type="http://schemas.openxmlformats.org/officeDocument/2006/relationships/oleObject" Target="embeddings/oleObject261.bin"/><Relationship Id="rId702" Type="http://schemas.openxmlformats.org/officeDocument/2006/relationships/oleObject" Target="embeddings/oleObject373.bin"/><Relationship Id="rId69" Type="http://schemas.openxmlformats.org/officeDocument/2006/relationships/image" Target="media/image25.wmf"/><Relationship Id="rId134" Type="http://schemas.openxmlformats.org/officeDocument/2006/relationships/oleObject" Target="embeddings/oleObject79.bin"/><Relationship Id="rId579" Type="http://schemas.openxmlformats.org/officeDocument/2006/relationships/image" Target="media/image263.wmf"/><Relationship Id="rId786" Type="http://schemas.openxmlformats.org/officeDocument/2006/relationships/oleObject" Target="embeddings/oleObject415.bin"/><Relationship Id="rId993" Type="http://schemas.openxmlformats.org/officeDocument/2006/relationships/oleObject" Target="embeddings/oleObject526.bin"/><Relationship Id="rId341" Type="http://schemas.openxmlformats.org/officeDocument/2006/relationships/oleObject" Target="embeddings/oleObject189.bin"/><Relationship Id="rId439" Type="http://schemas.openxmlformats.org/officeDocument/2006/relationships/oleObject" Target="embeddings/oleObject239.bin"/><Relationship Id="rId646" Type="http://schemas.openxmlformats.org/officeDocument/2006/relationships/oleObject" Target="embeddings/oleObject345.bin"/><Relationship Id="rId1069" Type="http://schemas.openxmlformats.org/officeDocument/2006/relationships/header" Target="header1.xml"/><Relationship Id="rId201" Type="http://schemas.openxmlformats.org/officeDocument/2006/relationships/image" Target="media/image84.wmf"/><Relationship Id="rId285" Type="http://schemas.openxmlformats.org/officeDocument/2006/relationships/image" Target="media/image126.wmf"/><Relationship Id="rId506" Type="http://schemas.openxmlformats.org/officeDocument/2006/relationships/image" Target="media/image228.wmf"/><Relationship Id="rId853" Type="http://schemas.openxmlformats.org/officeDocument/2006/relationships/image" Target="media/image400.wmf"/><Relationship Id="rId492" Type="http://schemas.openxmlformats.org/officeDocument/2006/relationships/image" Target="media/image221.wmf"/><Relationship Id="rId713" Type="http://schemas.openxmlformats.org/officeDocument/2006/relationships/image" Target="media/image330.wmf"/><Relationship Id="rId797" Type="http://schemas.openxmlformats.org/officeDocument/2006/relationships/image" Target="media/image372.wmf"/><Relationship Id="rId920" Type="http://schemas.openxmlformats.org/officeDocument/2006/relationships/image" Target="media/image426.wmf"/><Relationship Id="rId145" Type="http://schemas.openxmlformats.org/officeDocument/2006/relationships/image" Target="media/image56.wmf"/><Relationship Id="rId352" Type="http://schemas.openxmlformats.org/officeDocument/2006/relationships/image" Target="media/image153.wmf"/><Relationship Id="rId212" Type="http://schemas.openxmlformats.org/officeDocument/2006/relationships/oleObject" Target="embeddings/oleObject118.bin"/><Relationship Id="rId657" Type="http://schemas.openxmlformats.org/officeDocument/2006/relationships/image" Target="media/image302.wmf"/><Relationship Id="rId864" Type="http://schemas.openxmlformats.org/officeDocument/2006/relationships/image" Target="media/image405.wmf"/><Relationship Id="rId296" Type="http://schemas.openxmlformats.org/officeDocument/2006/relationships/oleObject" Target="embeddings/oleObject160.bin"/><Relationship Id="rId517" Type="http://schemas.openxmlformats.org/officeDocument/2006/relationships/oleObject" Target="embeddings/oleObject279.bin"/><Relationship Id="rId724" Type="http://schemas.openxmlformats.org/officeDocument/2006/relationships/oleObject" Target="embeddings/oleObject384.bin"/><Relationship Id="rId931" Type="http://schemas.openxmlformats.org/officeDocument/2006/relationships/oleObject" Target="embeddings/oleObject495.bin"/><Relationship Id="rId60" Type="http://schemas.openxmlformats.org/officeDocument/2006/relationships/oleObject" Target="embeddings/oleObject32.bin"/><Relationship Id="rId156" Type="http://schemas.openxmlformats.org/officeDocument/2006/relationships/oleObject" Target="embeddings/oleObject90.bin"/><Relationship Id="rId363" Type="http://schemas.openxmlformats.org/officeDocument/2006/relationships/oleObject" Target="embeddings/oleObject201.bin"/><Relationship Id="rId570" Type="http://schemas.openxmlformats.org/officeDocument/2006/relationships/oleObject" Target="embeddings/oleObject307.bin"/><Relationship Id="rId1007" Type="http://schemas.openxmlformats.org/officeDocument/2006/relationships/oleObject" Target="embeddings/oleObject533.bin"/><Relationship Id="rId223" Type="http://schemas.openxmlformats.org/officeDocument/2006/relationships/image" Target="media/image95.wmf"/><Relationship Id="rId430" Type="http://schemas.openxmlformats.org/officeDocument/2006/relationships/image" Target="media/image191.wmf"/><Relationship Id="rId668" Type="http://schemas.openxmlformats.org/officeDocument/2006/relationships/oleObject" Target="embeddings/oleObject356.bin"/><Relationship Id="rId875" Type="http://schemas.openxmlformats.org/officeDocument/2006/relationships/oleObject" Target="embeddings/oleObject460.bin"/><Relationship Id="rId1060" Type="http://schemas.openxmlformats.org/officeDocument/2006/relationships/oleObject" Target="embeddings/oleObject561.bin"/><Relationship Id="rId18" Type="http://schemas.openxmlformats.org/officeDocument/2006/relationships/image" Target="media/image9.wmf"/><Relationship Id="rId528" Type="http://schemas.openxmlformats.org/officeDocument/2006/relationships/image" Target="media/image239.wmf"/><Relationship Id="rId735" Type="http://schemas.openxmlformats.org/officeDocument/2006/relationships/image" Target="media/image341.wmf"/><Relationship Id="rId942" Type="http://schemas.openxmlformats.org/officeDocument/2006/relationships/image" Target="media/image437.wmf"/><Relationship Id="rId167" Type="http://schemas.openxmlformats.org/officeDocument/2006/relationships/image" Target="media/image67.wmf"/><Relationship Id="rId374" Type="http://schemas.openxmlformats.org/officeDocument/2006/relationships/image" Target="media/image163.wmf"/><Relationship Id="rId581" Type="http://schemas.openxmlformats.org/officeDocument/2006/relationships/image" Target="media/image264.wmf"/><Relationship Id="rId1018" Type="http://schemas.openxmlformats.org/officeDocument/2006/relationships/image" Target="media/image475.wmf"/><Relationship Id="rId71" Type="http://schemas.openxmlformats.org/officeDocument/2006/relationships/image" Target="media/image26.wmf"/><Relationship Id="rId234" Type="http://schemas.openxmlformats.org/officeDocument/2006/relationships/oleObject" Target="embeddings/oleObject129.bin"/><Relationship Id="rId679" Type="http://schemas.openxmlformats.org/officeDocument/2006/relationships/image" Target="media/image313.wmf"/><Relationship Id="rId802" Type="http://schemas.openxmlformats.org/officeDocument/2006/relationships/oleObject" Target="embeddings/oleObject423.bin"/><Relationship Id="rId886" Type="http://schemas.openxmlformats.org/officeDocument/2006/relationships/image" Target="media/image415.wmf"/><Relationship Id="rId2" Type="http://schemas.openxmlformats.org/officeDocument/2006/relationships/numbering" Target="numbering.xml"/><Relationship Id="rId29" Type="http://schemas.openxmlformats.org/officeDocument/2006/relationships/oleObject" Target="embeddings/oleObject13.bin"/><Relationship Id="rId441" Type="http://schemas.openxmlformats.org/officeDocument/2006/relationships/oleObject" Target="embeddings/oleObject240.bin"/><Relationship Id="rId539" Type="http://schemas.openxmlformats.org/officeDocument/2006/relationships/oleObject" Target="embeddings/oleObject290.bin"/><Relationship Id="rId746" Type="http://schemas.openxmlformats.org/officeDocument/2006/relationships/oleObject" Target="embeddings/oleObject395.bin"/><Relationship Id="rId1071" Type="http://schemas.openxmlformats.org/officeDocument/2006/relationships/fontTable" Target="fontTable.xml"/><Relationship Id="rId178" Type="http://schemas.openxmlformats.org/officeDocument/2006/relationships/oleObject" Target="embeddings/oleObject101.bin"/><Relationship Id="rId301" Type="http://schemas.openxmlformats.org/officeDocument/2006/relationships/image" Target="media/image134.wmf"/><Relationship Id="rId953" Type="http://schemas.openxmlformats.org/officeDocument/2006/relationships/oleObject" Target="embeddings/oleObject506.bin"/><Relationship Id="rId1029" Type="http://schemas.openxmlformats.org/officeDocument/2006/relationships/oleObject" Target="embeddings/oleObject544.bin"/><Relationship Id="rId82" Type="http://schemas.openxmlformats.org/officeDocument/2006/relationships/oleObject" Target="embeddings/oleObject48.bin"/><Relationship Id="rId385" Type="http://schemas.openxmlformats.org/officeDocument/2006/relationships/oleObject" Target="embeddings/oleObject212.bin"/><Relationship Id="rId592" Type="http://schemas.openxmlformats.org/officeDocument/2006/relationships/oleObject" Target="embeddings/oleObject318.bin"/><Relationship Id="rId606" Type="http://schemas.openxmlformats.org/officeDocument/2006/relationships/oleObject" Target="embeddings/oleObject325.bin"/><Relationship Id="rId813" Type="http://schemas.openxmlformats.org/officeDocument/2006/relationships/image" Target="media/image380.wmf"/><Relationship Id="rId245" Type="http://schemas.openxmlformats.org/officeDocument/2006/relationships/image" Target="media/image106.wmf"/><Relationship Id="rId452" Type="http://schemas.openxmlformats.org/officeDocument/2006/relationships/image" Target="media/image202.wmf"/><Relationship Id="rId897" Type="http://schemas.openxmlformats.org/officeDocument/2006/relationships/oleObject" Target="embeddings/oleObject475.bin"/><Relationship Id="rId105" Type="http://schemas.openxmlformats.org/officeDocument/2006/relationships/image" Target="media/image37.wmf"/><Relationship Id="rId312" Type="http://schemas.openxmlformats.org/officeDocument/2006/relationships/image" Target="media/image136.wmf"/><Relationship Id="rId757" Type="http://schemas.openxmlformats.org/officeDocument/2006/relationships/image" Target="media/image352.wmf"/><Relationship Id="rId964" Type="http://schemas.openxmlformats.org/officeDocument/2006/relationships/image" Target="media/image448.wmf"/><Relationship Id="rId93" Type="http://schemas.openxmlformats.org/officeDocument/2006/relationships/image" Target="media/image34.wmf"/><Relationship Id="rId189" Type="http://schemas.openxmlformats.org/officeDocument/2006/relationships/image" Target="media/image78.wmf"/><Relationship Id="rId396" Type="http://schemas.openxmlformats.org/officeDocument/2006/relationships/image" Target="media/image174.wmf"/><Relationship Id="rId617" Type="http://schemas.openxmlformats.org/officeDocument/2006/relationships/image" Target="media/image282.wmf"/><Relationship Id="rId824" Type="http://schemas.openxmlformats.org/officeDocument/2006/relationships/oleObject" Target="embeddings/oleObject434.bin"/><Relationship Id="rId256" Type="http://schemas.openxmlformats.org/officeDocument/2006/relationships/oleObject" Target="embeddings/oleObject140.bin"/><Relationship Id="rId463" Type="http://schemas.openxmlformats.org/officeDocument/2006/relationships/oleObject" Target="embeddings/oleObject251.bin"/><Relationship Id="rId670" Type="http://schemas.openxmlformats.org/officeDocument/2006/relationships/oleObject" Target="embeddings/oleObject357.bin"/><Relationship Id="rId116" Type="http://schemas.openxmlformats.org/officeDocument/2006/relationships/oleObject" Target="embeddings/oleObject70.bin"/><Relationship Id="rId323" Type="http://schemas.openxmlformats.org/officeDocument/2006/relationships/oleObject" Target="embeddings/oleObject177.bin"/><Relationship Id="rId530" Type="http://schemas.openxmlformats.org/officeDocument/2006/relationships/image" Target="media/image240.wmf"/><Relationship Id="rId768" Type="http://schemas.openxmlformats.org/officeDocument/2006/relationships/oleObject" Target="embeddings/oleObject406.bin"/><Relationship Id="rId975" Type="http://schemas.openxmlformats.org/officeDocument/2006/relationships/oleObject" Target="embeddings/oleObject517.bin"/><Relationship Id="rId20" Type="http://schemas.openxmlformats.org/officeDocument/2006/relationships/image" Target="media/image10.wmf"/><Relationship Id="rId628" Type="http://schemas.openxmlformats.org/officeDocument/2006/relationships/oleObject" Target="embeddings/oleObject336.bin"/><Relationship Id="rId835" Type="http://schemas.openxmlformats.org/officeDocument/2006/relationships/image" Target="media/image391.wmf"/><Relationship Id="rId267" Type="http://schemas.openxmlformats.org/officeDocument/2006/relationships/image" Target="media/image117.wmf"/><Relationship Id="rId474" Type="http://schemas.openxmlformats.org/officeDocument/2006/relationships/image" Target="media/image212.wmf"/><Relationship Id="rId1020" Type="http://schemas.openxmlformats.org/officeDocument/2006/relationships/image" Target="media/image476.wmf"/><Relationship Id="rId127" Type="http://schemas.openxmlformats.org/officeDocument/2006/relationships/image" Target="media/image47.wmf"/><Relationship Id="rId681" Type="http://schemas.openxmlformats.org/officeDocument/2006/relationships/image" Target="media/image314.wmf"/><Relationship Id="rId779" Type="http://schemas.openxmlformats.org/officeDocument/2006/relationships/image" Target="media/image363.wmf"/><Relationship Id="rId902" Type="http://schemas.openxmlformats.org/officeDocument/2006/relationships/oleObject" Target="embeddings/oleObject478.bin"/><Relationship Id="rId986" Type="http://schemas.openxmlformats.org/officeDocument/2006/relationships/image" Target="media/image459.wmf"/><Relationship Id="rId31" Type="http://schemas.openxmlformats.org/officeDocument/2006/relationships/image" Target="media/image12.wmf"/><Relationship Id="rId334" Type="http://schemas.openxmlformats.org/officeDocument/2006/relationships/image" Target="media/image144.wmf"/><Relationship Id="rId541" Type="http://schemas.openxmlformats.org/officeDocument/2006/relationships/oleObject" Target="embeddings/oleObject291.bin"/><Relationship Id="rId639" Type="http://schemas.openxmlformats.org/officeDocument/2006/relationships/image" Target="media/image293.wmf"/><Relationship Id="rId180" Type="http://schemas.openxmlformats.org/officeDocument/2006/relationships/oleObject" Target="embeddings/oleObject102.bin"/><Relationship Id="rId278" Type="http://schemas.openxmlformats.org/officeDocument/2006/relationships/oleObject" Target="embeddings/oleObject151.bin"/><Relationship Id="rId401" Type="http://schemas.openxmlformats.org/officeDocument/2006/relationships/oleObject" Target="embeddings/oleObject220.bin"/><Relationship Id="rId846" Type="http://schemas.openxmlformats.org/officeDocument/2006/relationships/oleObject" Target="embeddings/oleObject445.bin"/><Relationship Id="rId1031" Type="http://schemas.openxmlformats.org/officeDocument/2006/relationships/oleObject" Target="embeddings/oleObject545.bin"/><Relationship Id="rId485" Type="http://schemas.openxmlformats.org/officeDocument/2006/relationships/oleObject" Target="embeddings/oleObject263.bin"/><Relationship Id="rId692" Type="http://schemas.openxmlformats.org/officeDocument/2006/relationships/oleObject" Target="embeddings/oleObject368.bin"/><Relationship Id="rId706" Type="http://schemas.openxmlformats.org/officeDocument/2006/relationships/oleObject" Target="embeddings/oleObject375.bin"/><Relationship Id="rId913" Type="http://schemas.openxmlformats.org/officeDocument/2006/relationships/image" Target="media/image425.wmf"/><Relationship Id="rId42" Type="http://schemas.openxmlformats.org/officeDocument/2006/relationships/oleObject" Target="embeddings/oleObject20.bin"/><Relationship Id="rId138" Type="http://schemas.openxmlformats.org/officeDocument/2006/relationships/oleObject" Target="embeddings/oleObject81.bin"/><Relationship Id="rId345" Type="http://schemas.openxmlformats.org/officeDocument/2006/relationships/oleObject" Target="embeddings/oleObject191.bin"/><Relationship Id="rId552" Type="http://schemas.openxmlformats.org/officeDocument/2006/relationships/image" Target="media/image251.wmf"/><Relationship Id="rId997" Type="http://schemas.openxmlformats.org/officeDocument/2006/relationships/oleObject" Target="embeddings/oleObject528.bin"/><Relationship Id="rId191" Type="http://schemas.openxmlformats.org/officeDocument/2006/relationships/image" Target="media/image79.wmf"/><Relationship Id="rId205" Type="http://schemas.openxmlformats.org/officeDocument/2006/relationships/image" Target="media/image86.wmf"/><Relationship Id="rId412" Type="http://schemas.openxmlformats.org/officeDocument/2006/relationships/image" Target="media/image182.wmf"/><Relationship Id="rId857" Type="http://schemas.openxmlformats.org/officeDocument/2006/relationships/oleObject" Target="embeddings/oleObject451.bin"/><Relationship Id="rId1042" Type="http://schemas.openxmlformats.org/officeDocument/2006/relationships/oleObject" Target="embeddings/oleObject552.bin"/><Relationship Id="rId289" Type="http://schemas.openxmlformats.org/officeDocument/2006/relationships/image" Target="media/image128.wmf"/><Relationship Id="rId496" Type="http://schemas.openxmlformats.org/officeDocument/2006/relationships/image" Target="media/image223.wmf"/><Relationship Id="rId717" Type="http://schemas.openxmlformats.org/officeDocument/2006/relationships/image" Target="media/image332.wmf"/><Relationship Id="rId924" Type="http://schemas.openxmlformats.org/officeDocument/2006/relationships/image" Target="media/image428.wmf"/><Relationship Id="rId53" Type="http://schemas.openxmlformats.org/officeDocument/2006/relationships/image" Target="media/image23.wmf"/><Relationship Id="rId149" Type="http://schemas.openxmlformats.org/officeDocument/2006/relationships/image" Target="media/image58.wmf"/><Relationship Id="rId356" Type="http://schemas.openxmlformats.org/officeDocument/2006/relationships/oleObject" Target="embeddings/oleObject197.bin"/><Relationship Id="rId563" Type="http://schemas.openxmlformats.org/officeDocument/2006/relationships/image" Target="media/image255.wmf"/><Relationship Id="rId770" Type="http://schemas.openxmlformats.org/officeDocument/2006/relationships/oleObject" Target="embeddings/oleObject407.bin"/><Relationship Id="rId216" Type="http://schemas.openxmlformats.org/officeDocument/2006/relationships/oleObject" Target="embeddings/oleObject120.bin"/><Relationship Id="rId423" Type="http://schemas.openxmlformats.org/officeDocument/2006/relationships/oleObject" Target="embeddings/oleObject231.bin"/><Relationship Id="rId868" Type="http://schemas.openxmlformats.org/officeDocument/2006/relationships/image" Target="media/image407.wmf"/><Relationship Id="rId1053" Type="http://schemas.openxmlformats.org/officeDocument/2006/relationships/image" Target="media/image491.wmf"/><Relationship Id="rId630" Type="http://schemas.openxmlformats.org/officeDocument/2006/relationships/oleObject" Target="embeddings/oleObject337.bin"/><Relationship Id="rId728" Type="http://schemas.openxmlformats.org/officeDocument/2006/relationships/oleObject" Target="embeddings/oleObject386.bin"/><Relationship Id="rId935" Type="http://schemas.openxmlformats.org/officeDocument/2006/relationships/oleObject" Target="embeddings/oleObject497.bin"/><Relationship Id="rId64" Type="http://schemas.openxmlformats.org/officeDocument/2006/relationships/oleObject" Target="embeddings/oleObject36.bin"/><Relationship Id="rId367" Type="http://schemas.openxmlformats.org/officeDocument/2006/relationships/oleObject" Target="embeddings/oleObject203.bin"/><Relationship Id="rId574" Type="http://schemas.openxmlformats.org/officeDocument/2006/relationships/oleObject" Target="embeddings/oleObject309.bin"/><Relationship Id="rId227" Type="http://schemas.openxmlformats.org/officeDocument/2006/relationships/image" Target="media/image97.wmf"/><Relationship Id="rId781" Type="http://schemas.openxmlformats.org/officeDocument/2006/relationships/image" Target="media/image364.wmf"/><Relationship Id="rId879" Type="http://schemas.openxmlformats.org/officeDocument/2006/relationships/oleObject" Target="embeddings/oleObject462.bin"/><Relationship Id="rId434" Type="http://schemas.openxmlformats.org/officeDocument/2006/relationships/image" Target="media/image193.wmf"/><Relationship Id="rId641" Type="http://schemas.openxmlformats.org/officeDocument/2006/relationships/image" Target="media/image294.wmf"/><Relationship Id="rId739" Type="http://schemas.openxmlformats.org/officeDocument/2006/relationships/image" Target="media/image343.wmf"/><Relationship Id="rId1064" Type="http://schemas.openxmlformats.org/officeDocument/2006/relationships/oleObject" Target="embeddings/oleObject563.bin"/><Relationship Id="rId280" Type="http://schemas.openxmlformats.org/officeDocument/2006/relationships/oleObject" Target="embeddings/oleObject152.bin"/><Relationship Id="rId501" Type="http://schemas.openxmlformats.org/officeDocument/2006/relationships/oleObject" Target="embeddings/oleObject271.bin"/><Relationship Id="rId946" Type="http://schemas.openxmlformats.org/officeDocument/2006/relationships/image" Target="media/image439.wmf"/><Relationship Id="rId75" Type="http://schemas.openxmlformats.org/officeDocument/2006/relationships/image" Target="media/image28.wmf"/><Relationship Id="rId140" Type="http://schemas.openxmlformats.org/officeDocument/2006/relationships/oleObject" Target="embeddings/oleObject82.bin"/><Relationship Id="rId378" Type="http://schemas.openxmlformats.org/officeDocument/2006/relationships/image" Target="media/image165.wmf"/><Relationship Id="rId585" Type="http://schemas.openxmlformats.org/officeDocument/2006/relationships/image" Target="media/image266.wmf"/><Relationship Id="rId792" Type="http://schemas.openxmlformats.org/officeDocument/2006/relationships/oleObject" Target="embeddings/oleObject418.bin"/><Relationship Id="rId806" Type="http://schemas.openxmlformats.org/officeDocument/2006/relationships/oleObject" Target="embeddings/oleObject42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31.bin"/><Relationship Id="rId445" Type="http://schemas.openxmlformats.org/officeDocument/2006/relationships/oleObject" Target="embeddings/oleObject242.bin"/><Relationship Id="rId652" Type="http://schemas.openxmlformats.org/officeDocument/2006/relationships/oleObject" Target="embeddings/oleObject348.bin"/><Relationship Id="rId291" Type="http://schemas.openxmlformats.org/officeDocument/2006/relationships/image" Target="media/image129.wmf"/><Relationship Id="rId305" Type="http://schemas.openxmlformats.org/officeDocument/2006/relationships/oleObject" Target="embeddings/oleObject165.bin"/><Relationship Id="rId512" Type="http://schemas.openxmlformats.org/officeDocument/2006/relationships/image" Target="media/image231.wmf"/><Relationship Id="rId957" Type="http://schemas.openxmlformats.org/officeDocument/2006/relationships/oleObject" Target="embeddings/oleObject508.bin"/><Relationship Id="rId86" Type="http://schemas.openxmlformats.org/officeDocument/2006/relationships/oleObject" Target="embeddings/oleObject51.bin"/><Relationship Id="rId151" Type="http://schemas.openxmlformats.org/officeDocument/2006/relationships/image" Target="media/image59.wmf"/><Relationship Id="rId389" Type="http://schemas.openxmlformats.org/officeDocument/2006/relationships/oleObject" Target="embeddings/oleObject214.bin"/><Relationship Id="rId596" Type="http://schemas.openxmlformats.org/officeDocument/2006/relationships/oleObject" Target="embeddings/oleObject320.bin"/><Relationship Id="rId817" Type="http://schemas.openxmlformats.org/officeDocument/2006/relationships/image" Target="media/image382.wmf"/><Relationship Id="rId1002" Type="http://schemas.openxmlformats.org/officeDocument/2006/relationships/image" Target="media/image467.wmf"/><Relationship Id="rId249" Type="http://schemas.openxmlformats.org/officeDocument/2006/relationships/image" Target="media/image108.wmf"/><Relationship Id="rId456" Type="http://schemas.openxmlformats.org/officeDocument/2006/relationships/image" Target="media/image204.wmf"/><Relationship Id="rId663" Type="http://schemas.openxmlformats.org/officeDocument/2006/relationships/image" Target="media/image305.wmf"/><Relationship Id="rId870" Type="http://schemas.openxmlformats.org/officeDocument/2006/relationships/image" Target="media/image408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66.bin"/><Relationship Id="rId316" Type="http://schemas.openxmlformats.org/officeDocument/2006/relationships/image" Target="media/image138.wmf"/><Relationship Id="rId523" Type="http://schemas.openxmlformats.org/officeDocument/2006/relationships/oleObject" Target="embeddings/oleObject282.bin"/><Relationship Id="rId968" Type="http://schemas.openxmlformats.org/officeDocument/2006/relationships/image" Target="media/image450.wmf"/><Relationship Id="rId97" Type="http://schemas.openxmlformats.org/officeDocument/2006/relationships/oleObject" Target="embeddings/oleObject57.bin"/><Relationship Id="rId730" Type="http://schemas.openxmlformats.org/officeDocument/2006/relationships/oleObject" Target="embeddings/oleObject387.bin"/><Relationship Id="rId828" Type="http://schemas.openxmlformats.org/officeDocument/2006/relationships/oleObject" Target="embeddings/oleObject436.bin"/><Relationship Id="rId1013" Type="http://schemas.openxmlformats.org/officeDocument/2006/relationships/oleObject" Target="embeddings/oleObject536.bin"/><Relationship Id="rId162" Type="http://schemas.openxmlformats.org/officeDocument/2006/relationships/oleObject" Target="embeddings/oleObject93.bin"/><Relationship Id="rId467" Type="http://schemas.openxmlformats.org/officeDocument/2006/relationships/oleObject" Target="embeddings/oleObject254.bin"/><Relationship Id="rId674" Type="http://schemas.openxmlformats.org/officeDocument/2006/relationships/oleObject" Target="embeddings/oleObject359.bin"/><Relationship Id="rId881" Type="http://schemas.openxmlformats.org/officeDocument/2006/relationships/oleObject" Target="embeddings/oleObject463.bin"/><Relationship Id="rId979" Type="http://schemas.openxmlformats.org/officeDocument/2006/relationships/oleObject" Target="embeddings/oleObject519.bin"/><Relationship Id="rId24" Type="http://schemas.openxmlformats.org/officeDocument/2006/relationships/oleObject" Target="embeddings/oleObject8.bin"/><Relationship Id="rId327" Type="http://schemas.openxmlformats.org/officeDocument/2006/relationships/oleObject" Target="embeddings/oleObject179.bin"/><Relationship Id="rId534" Type="http://schemas.openxmlformats.org/officeDocument/2006/relationships/image" Target="media/image242.wmf"/><Relationship Id="rId741" Type="http://schemas.openxmlformats.org/officeDocument/2006/relationships/image" Target="media/image344.wmf"/><Relationship Id="rId839" Type="http://schemas.openxmlformats.org/officeDocument/2006/relationships/image" Target="media/image393.wmf"/><Relationship Id="rId173" Type="http://schemas.openxmlformats.org/officeDocument/2006/relationships/image" Target="media/image70.wmf"/><Relationship Id="rId380" Type="http://schemas.openxmlformats.org/officeDocument/2006/relationships/image" Target="media/image166.wmf"/><Relationship Id="rId601" Type="http://schemas.openxmlformats.org/officeDocument/2006/relationships/image" Target="media/image274.wmf"/><Relationship Id="rId1024" Type="http://schemas.openxmlformats.org/officeDocument/2006/relationships/image" Target="media/image478.wmf"/><Relationship Id="rId240" Type="http://schemas.openxmlformats.org/officeDocument/2006/relationships/oleObject" Target="embeddings/oleObject132.bin"/><Relationship Id="rId478" Type="http://schemas.openxmlformats.org/officeDocument/2006/relationships/image" Target="media/image214.wmf"/><Relationship Id="rId685" Type="http://schemas.openxmlformats.org/officeDocument/2006/relationships/image" Target="media/image316.wmf"/><Relationship Id="rId892" Type="http://schemas.openxmlformats.org/officeDocument/2006/relationships/oleObject" Target="embeddings/oleObject470.bin"/><Relationship Id="rId906" Type="http://schemas.openxmlformats.org/officeDocument/2006/relationships/oleObject" Target="embeddings/oleObject480.bin"/><Relationship Id="rId35" Type="http://schemas.openxmlformats.org/officeDocument/2006/relationships/image" Target="media/image14.wmf"/><Relationship Id="rId100" Type="http://schemas.openxmlformats.org/officeDocument/2006/relationships/oleObject" Target="embeddings/oleObject60.bin"/><Relationship Id="rId338" Type="http://schemas.openxmlformats.org/officeDocument/2006/relationships/image" Target="media/image146.wmf"/><Relationship Id="rId545" Type="http://schemas.openxmlformats.org/officeDocument/2006/relationships/oleObject" Target="embeddings/oleObject293.bin"/><Relationship Id="rId752" Type="http://schemas.openxmlformats.org/officeDocument/2006/relationships/oleObject" Target="embeddings/oleObject398.bin"/><Relationship Id="rId184" Type="http://schemas.openxmlformats.org/officeDocument/2006/relationships/oleObject" Target="embeddings/oleObject104.bin"/><Relationship Id="rId391" Type="http://schemas.openxmlformats.org/officeDocument/2006/relationships/oleObject" Target="embeddings/oleObject215.bin"/><Relationship Id="rId405" Type="http://schemas.openxmlformats.org/officeDocument/2006/relationships/oleObject" Target="embeddings/oleObject222.bin"/><Relationship Id="rId612" Type="http://schemas.openxmlformats.org/officeDocument/2006/relationships/oleObject" Target="embeddings/oleObject328.bin"/><Relationship Id="rId1035" Type="http://schemas.openxmlformats.org/officeDocument/2006/relationships/oleObject" Target="embeddings/oleObject547.bin"/><Relationship Id="rId251" Type="http://schemas.openxmlformats.org/officeDocument/2006/relationships/image" Target="media/image109.wmf"/><Relationship Id="rId489" Type="http://schemas.openxmlformats.org/officeDocument/2006/relationships/oleObject" Target="embeddings/oleObject265.bin"/><Relationship Id="rId696" Type="http://schemas.openxmlformats.org/officeDocument/2006/relationships/oleObject" Target="embeddings/oleObject370.bin"/><Relationship Id="rId917" Type="http://schemas.openxmlformats.org/officeDocument/2006/relationships/oleObject" Target="embeddings/oleObject487.bin"/><Relationship Id="rId46" Type="http://schemas.openxmlformats.org/officeDocument/2006/relationships/oleObject" Target="embeddings/oleObject22.bin"/><Relationship Id="rId349" Type="http://schemas.openxmlformats.org/officeDocument/2006/relationships/oleObject" Target="embeddings/oleObject193.bin"/><Relationship Id="rId556" Type="http://schemas.openxmlformats.org/officeDocument/2006/relationships/oleObject" Target="embeddings/oleObject299.bin"/><Relationship Id="rId763" Type="http://schemas.openxmlformats.org/officeDocument/2006/relationships/image" Target="media/image355.wmf"/><Relationship Id="rId111" Type="http://schemas.openxmlformats.org/officeDocument/2006/relationships/oleObject" Target="embeddings/oleObject68.bin"/><Relationship Id="rId195" Type="http://schemas.openxmlformats.org/officeDocument/2006/relationships/image" Target="media/image81.wmf"/><Relationship Id="rId209" Type="http://schemas.openxmlformats.org/officeDocument/2006/relationships/image" Target="media/image88.wmf"/><Relationship Id="rId416" Type="http://schemas.openxmlformats.org/officeDocument/2006/relationships/image" Target="media/image184.wmf"/><Relationship Id="rId970" Type="http://schemas.openxmlformats.org/officeDocument/2006/relationships/image" Target="media/image451.wmf"/><Relationship Id="rId1046" Type="http://schemas.openxmlformats.org/officeDocument/2006/relationships/oleObject" Target="embeddings/oleObject554.bin"/><Relationship Id="rId623" Type="http://schemas.openxmlformats.org/officeDocument/2006/relationships/image" Target="media/image285.wmf"/><Relationship Id="rId830" Type="http://schemas.openxmlformats.org/officeDocument/2006/relationships/oleObject" Target="embeddings/oleObject437.bin"/><Relationship Id="rId928" Type="http://schemas.openxmlformats.org/officeDocument/2006/relationships/image" Target="media/image430.wmf"/><Relationship Id="rId57" Type="http://schemas.openxmlformats.org/officeDocument/2006/relationships/oleObject" Target="embeddings/oleObject29.bin"/><Relationship Id="rId262" Type="http://schemas.openxmlformats.org/officeDocument/2006/relationships/oleObject" Target="embeddings/oleObject143.bin"/><Relationship Id="rId567" Type="http://schemas.openxmlformats.org/officeDocument/2006/relationships/image" Target="media/image257.wmf"/><Relationship Id="rId122" Type="http://schemas.openxmlformats.org/officeDocument/2006/relationships/oleObject" Target="embeddings/oleObject73.bin"/><Relationship Id="rId774" Type="http://schemas.openxmlformats.org/officeDocument/2006/relationships/oleObject" Target="embeddings/oleObject409.bin"/><Relationship Id="rId981" Type="http://schemas.openxmlformats.org/officeDocument/2006/relationships/oleObject" Target="embeddings/oleObject520.bin"/><Relationship Id="rId1057" Type="http://schemas.openxmlformats.org/officeDocument/2006/relationships/image" Target="media/image493.wmf"/><Relationship Id="rId427" Type="http://schemas.openxmlformats.org/officeDocument/2006/relationships/oleObject" Target="embeddings/oleObject233.bin"/><Relationship Id="rId634" Type="http://schemas.openxmlformats.org/officeDocument/2006/relationships/oleObject" Target="embeddings/oleObject339.bin"/><Relationship Id="rId841" Type="http://schemas.openxmlformats.org/officeDocument/2006/relationships/image" Target="media/image394.wmf"/><Relationship Id="rId273" Type="http://schemas.openxmlformats.org/officeDocument/2006/relationships/image" Target="media/image120.wmf"/><Relationship Id="rId480" Type="http://schemas.openxmlformats.org/officeDocument/2006/relationships/image" Target="media/image215.wmf"/><Relationship Id="rId701" Type="http://schemas.openxmlformats.org/officeDocument/2006/relationships/image" Target="media/image324.wmf"/><Relationship Id="rId939" Type="http://schemas.openxmlformats.org/officeDocument/2006/relationships/oleObject" Target="embeddings/oleObject499.bin"/><Relationship Id="rId68" Type="http://schemas.openxmlformats.org/officeDocument/2006/relationships/oleObject" Target="embeddings/oleObject39.bin"/><Relationship Id="rId133" Type="http://schemas.openxmlformats.org/officeDocument/2006/relationships/image" Target="media/image50.wmf"/><Relationship Id="rId340" Type="http://schemas.openxmlformats.org/officeDocument/2006/relationships/image" Target="media/image147.wmf"/><Relationship Id="rId578" Type="http://schemas.openxmlformats.org/officeDocument/2006/relationships/oleObject" Target="embeddings/oleObject311.bin"/><Relationship Id="rId785" Type="http://schemas.openxmlformats.org/officeDocument/2006/relationships/image" Target="media/image366.wmf"/><Relationship Id="rId992" Type="http://schemas.openxmlformats.org/officeDocument/2006/relationships/image" Target="media/image462.wmf"/><Relationship Id="rId200" Type="http://schemas.openxmlformats.org/officeDocument/2006/relationships/oleObject" Target="embeddings/oleObject112.bin"/><Relationship Id="rId438" Type="http://schemas.openxmlformats.org/officeDocument/2006/relationships/image" Target="media/image195.wmf"/><Relationship Id="rId645" Type="http://schemas.openxmlformats.org/officeDocument/2006/relationships/image" Target="media/image296.wmf"/><Relationship Id="rId852" Type="http://schemas.openxmlformats.org/officeDocument/2006/relationships/oleObject" Target="embeddings/oleObject448.bin"/><Relationship Id="rId1068" Type="http://schemas.openxmlformats.org/officeDocument/2006/relationships/oleObject" Target="embeddings/oleObject565.bin"/><Relationship Id="rId284" Type="http://schemas.openxmlformats.org/officeDocument/2006/relationships/oleObject" Target="embeddings/oleObject154.bin"/><Relationship Id="rId491" Type="http://schemas.openxmlformats.org/officeDocument/2006/relationships/oleObject" Target="embeddings/oleObject266.bin"/><Relationship Id="rId505" Type="http://schemas.openxmlformats.org/officeDocument/2006/relationships/oleObject" Target="embeddings/oleObject273.bin"/><Relationship Id="rId712" Type="http://schemas.openxmlformats.org/officeDocument/2006/relationships/oleObject" Target="embeddings/oleObject378.bin"/><Relationship Id="rId79" Type="http://schemas.openxmlformats.org/officeDocument/2006/relationships/oleObject" Target="embeddings/oleObject45.bin"/><Relationship Id="rId144" Type="http://schemas.openxmlformats.org/officeDocument/2006/relationships/oleObject" Target="embeddings/oleObject84.bin"/><Relationship Id="rId589" Type="http://schemas.openxmlformats.org/officeDocument/2006/relationships/image" Target="media/image268.wmf"/><Relationship Id="rId796" Type="http://schemas.openxmlformats.org/officeDocument/2006/relationships/oleObject" Target="embeddings/oleObject420.bin"/><Relationship Id="rId351" Type="http://schemas.openxmlformats.org/officeDocument/2006/relationships/oleObject" Target="embeddings/oleObject194.bin"/><Relationship Id="rId449" Type="http://schemas.openxmlformats.org/officeDocument/2006/relationships/oleObject" Target="embeddings/oleObject244.bin"/><Relationship Id="rId656" Type="http://schemas.openxmlformats.org/officeDocument/2006/relationships/oleObject" Target="embeddings/oleObject350.bin"/><Relationship Id="rId863" Type="http://schemas.openxmlformats.org/officeDocument/2006/relationships/oleObject" Target="embeddings/oleObject454.bin"/><Relationship Id="rId211" Type="http://schemas.openxmlformats.org/officeDocument/2006/relationships/image" Target="media/image89.wmf"/><Relationship Id="rId295" Type="http://schemas.openxmlformats.org/officeDocument/2006/relationships/image" Target="media/image131.wmf"/><Relationship Id="rId309" Type="http://schemas.openxmlformats.org/officeDocument/2006/relationships/oleObject" Target="embeddings/oleObject169.bin"/><Relationship Id="rId516" Type="http://schemas.openxmlformats.org/officeDocument/2006/relationships/image" Target="media/image233.wmf"/><Relationship Id="rId723" Type="http://schemas.openxmlformats.org/officeDocument/2006/relationships/image" Target="media/image335.wmf"/><Relationship Id="rId930" Type="http://schemas.openxmlformats.org/officeDocument/2006/relationships/image" Target="media/image431.wmf"/><Relationship Id="rId1006" Type="http://schemas.openxmlformats.org/officeDocument/2006/relationships/image" Target="media/image469.wmf"/><Relationship Id="rId155" Type="http://schemas.openxmlformats.org/officeDocument/2006/relationships/image" Target="media/image61.wmf"/><Relationship Id="rId362" Type="http://schemas.openxmlformats.org/officeDocument/2006/relationships/image" Target="media/image157.wmf"/><Relationship Id="rId222" Type="http://schemas.openxmlformats.org/officeDocument/2006/relationships/oleObject" Target="embeddings/oleObject123.bin"/><Relationship Id="rId667" Type="http://schemas.openxmlformats.org/officeDocument/2006/relationships/image" Target="media/image307.wmf"/><Relationship Id="rId874" Type="http://schemas.openxmlformats.org/officeDocument/2006/relationships/image" Target="media/image410.wmf"/><Relationship Id="rId17" Type="http://schemas.openxmlformats.org/officeDocument/2006/relationships/oleObject" Target="embeddings/oleObject4.bin"/><Relationship Id="rId527" Type="http://schemas.openxmlformats.org/officeDocument/2006/relationships/oleObject" Target="embeddings/oleObject284.bin"/><Relationship Id="rId734" Type="http://schemas.openxmlformats.org/officeDocument/2006/relationships/oleObject" Target="embeddings/oleObject389.bin"/><Relationship Id="rId941" Type="http://schemas.openxmlformats.org/officeDocument/2006/relationships/oleObject" Target="embeddings/oleObject500.bin"/><Relationship Id="rId70" Type="http://schemas.openxmlformats.org/officeDocument/2006/relationships/oleObject" Target="embeddings/oleObject40.bin"/><Relationship Id="rId166" Type="http://schemas.openxmlformats.org/officeDocument/2006/relationships/oleObject" Target="embeddings/oleObject95.bin"/><Relationship Id="rId373" Type="http://schemas.openxmlformats.org/officeDocument/2006/relationships/oleObject" Target="embeddings/oleObject206.bin"/><Relationship Id="rId580" Type="http://schemas.openxmlformats.org/officeDocument/2006/relationships/oleObject" Target="embeddings/oleObject312.bin"/><Relationship Id="rId801" Type="http://schemas.openxmlformats.org/officeDocument/2006/relationships/image" Target="media/image374.wmf"/><Relationship Id="rId1017" Type="http://schemas.openxmlformats.org/officeDocument/2006/relationships/oleObject" Target="embeddings/oleObject538.bin"/><Relationship Id="rId1" Type="http://schemas.openxmlformats.org/officeDocument/2006/relationships/customXml" Target="../customXml/item1.xml"/><Relationship Id="rId233" Type="http://schemas.openxmlformats.org/officeDocument/2006/relationships/image" Target="media/image100.wmf"/><Relationship Id="rId440" Type="http://schemas.openxmlformats.org/officeDocument/2006/relationships/image" Target="media/image196.wmf"/><Relationship Id="rId678" Type="http://schemas.openxmlformats.org/officeDocument/2006/relationships/oleObject" Target="embeddings/oleObject361.bin"/><Relationship Id="rId885" Type="http://schemas.openxmlformats.org/officeDocument/2006/relationships/oleObject" Target="embeddings/oleObject466.bin"/><Relationship Id="rId1070" Type="http://schemas.openxmlformats.org/officeDocument/2006/relationships/footer" Target="footer1.xml"/><Relationship Id="rId28" Type="http://schemas.openxmlformats.org/officeDocument/2006/relationships/oleObject" Target="embeddings/oleObject12.bin"/><Relationship Id="rId300" Type="http://schemas.openxmlformats.org/officeDocument/2006/relationships/oleObject" Target="embeddings/oleObject162.bin"/><Relationship Id="rId538" Type="http://schemas.openxmlformats.org/officeDocument/2006/relationships/image" Target="media/image244.wmf"/><Relationship Id="rId745" Type="http://schemas.openxmlformats.org/officeDocument/2006/relationships/image" Target="media/image346.wmf"/><Relationship Id="rId952" Type="http://schemas.openxmlformats.org/officeDocument/2006/relationships/image" Target="media/image442.wmf"/><Relationship Id="rId81" Type="http://schemas.openxmlformats.org/officeDocument/2006/relationships/oleObject" Target="embeddings/oleObject47.bin"/><Relationship Id="rId177" Type="http://schemas.openxmlformats.org/officeDocument/2006/relationships/image" Target="media/image72.wmf"/><Relationship Id="rId384" Type="http://schemas.openxmlformats.org/officeDocument/2006/relationships/image" Target="media/image168.wmf"/><Relationship Id="rId591" Type="http://schemas.openxmlformats.org/officeDocument/2006/relationships/image" Target="media/image269.wmf"/><Relationship Id="rId605" Type="http://schemas.openxmlformats.org/officeDocument/2006/relationships/image" Target="media/image276.wmf"/><Relationship Id="rId812" Type="http://schemas.openxmlformats.org/officeDocument/2006/relationships/oleObject" Target="embeddings/oleObject428.bin"/><Relationship Id="rId1028" Type="http://schemas.openxmlformats.org/officeDocument/2006/relationships/image" Target="media/image480.wmf"/><Relationship Id="rId244" Type="http://schemas.openxmlformats.org/officeDocument/2006/relationships/oleObject" Target="embeddings/oleObject134.bin"/><Relationship Id="rId689" Type="http://schemas.openxmlformats.org/officeDocument/2006/relationships/image" Target="media/image318.wmf"/><Relationship Id="rId896" Type="http://schemas.openxmlformats.org/officeDocument/2006/relationships/oleObject" Target="embeddings/oleObject474.bin"/><Relationship Id="rId39" Type="http://schemas.openxmlformats.org/officeDocument/2006/relationships/image" Target="media/image16.wmf"/><Relationship Id="rId451" Type="http://schemas.openxmlformats.org/officeDocument/2006/relationships/oleObject" Target="embeddings/oleObject245.bin"/><Relationship Id="rId549" Type="http://schemas.openxmlformats.org/officeDocument/2006/relationships/oleObject" Target="embeddings/oleObject295.bin"/><Relationship Id="rId756" Type="http://schemas.openxmlformats.org/officeDocument/2006/relationships/oleObject" Target="embeddings/oleObject400.bin"/><Relationship Id="rId104" Type="http://schemas.openxmlformats.org/officeDocument/2006/relationships/oleObject" Target="embeddings/oleObject63.bin"/><Relationship Id="rId188" Type="http://schemas.openxmlformats.org/officeDocument/2006/relationships/oleObject" Target="embeddings/oleObject106.bin"/><Relationship Id="rId311" Type="http://schemas.openxmlformats.org/officeDocument/2006/relationships/oleObject" Target="embeddings/oleObject171.bin"/><Relationship Id="rId395" Type="http://schemas.openxmlformats.org/officeDocument/2006/relationships/oleObject" Target="embeddings/oleObject217.bin"/><Relationship Id="rId409" Type="http://schemas.openxmlformats.org/officeDocument/2006/relationships/oleObject" Target="embeddings/oleObject224.bin"/><Relationship Id="rId963" Type="http://schemas.openxmlformats.org/officeDocument/2006/relationships/oleObject" Target="embeddings/oleObject511.bin"/><Relationship Id="rId1039" Type="http://schemas.openxmlformats.org/officeDocument/2006/relationships/oleObject" Target="embeddings/oleObject550.bin"/><Relationship Id="rId92" Type="http://schemas.openxmlformats.org/officeDocument/2006/relationships/oleObject" Target="embeddings/oleObject54.bin"/><Relationship Id="rId616" Type="http://schemas.openxmlformats.org/officeDocument/2006/relationships/oleObject" Target="embeddings/oleObject330.bin"/><Relationship Id="rId823" Type="http://schemas.openxmlformats.org/officeDocument/2006/relationships/image" Target="media/image385.wmf"/><Relationship Id="rId255" Type="http://schemas.openxmlformats.org/officeDocument/2006/relationships/image" Target="media/image111.wmf"/><Relationship Id="rId462" Type="http://schemas.openxmlformats.org/officeDocument/2006/relationships/image" Target="media/image207.wmf"/><Relationship Id="rId115" Type="http://schemas.openxmlformats.org/officeDocument/2006/relationships/image" Target="media/image41.wmf"/><Relationship Id="rId322" Type="http://schemas.openxmlformats.org/officeDocument/2006/relationships/image" Target="media/image141.wmf"/><Relationship Id="rId767" Type="http://schemas.openxmlformats.org/officeDocument/2006/relationships/image" Target="media/image357.wmf"/><Relationship Id="rId974" Type="http://schemas.openxmlformats.org/officeDocument/2006/relationships/image" Target="media/image453.wmf"/><Relationship Id="rId199" Type="http://schemas.openxmlformats.org/officeDocument/2006/relationships/image" Target="media/image83.wmf"/><Relationship Id="rId627" Type="http://schemas.openxmlformats.org/officeDocument/2006/relationships/image" Target="media/image287.wmf"/><Relationship Id="rId834" Type="http://schemas.openxmlformats.org/officeDocument/2006/relationships/oleObject" Target="embeddings/oleObject439.bin"/><Relationship Id="rId266" Type="http://schemas.openxmlformats.org/officeDocument/2006/relationships/oleObject" Target="embeddings/oleObject145.bin"/><Relationship Id="rId473" Type="http://schemas.openxmlformats.org/officeDocument/2006/relationships/oleObject" Target="embeddings/oleObject257.bin"/><Relationship Id="rId680" Type="http://schemas.openxmlformats.org/officeDocument/2006/relationships/oleObject" Target="embeddings/oleObject362.bin"/><Relationship Id="rId901" Type="http://schemas.openxmlformats.org/officeDocument/2006/relationships/image" Target="media/image419.wmf"/><Relationship Id="rId30" Type="http://schemas.openxmlformats.org/officeDocument/2006/relationships/oleObject" Target="embeddings/oleObject14.bin"/><Relationship Id="rId126" Type="http://schemas.openxmlformats.org/officeDocument/2006/relationships/oleObject" Target="embeddings/oleObject75.bin"/><Relationship Id="rId333" Type="http://schemas.openxmlformats.org/officeDocument/2006/relationships/oleObject" Target="embeddings/oleObject185.bin"/><Relationship Id="rId540" Type="http://schemas.openxmlformats.org/officeDocument/2006/relationships/image" Target="media/image245.wmf"/><Relationship Id="rId778" Type="http://schemas.openxmlformats.org/officeDocument/2006/relationships/oleObject" Target="embeddings/oleObject411.bin"/><Relationship Id="rId985" Type="http://schemas.openxmlformats.org/officeDocument/2006/relationships/oleObject" Target="embeddings/oleObject522.bin"/><Relationship Id="rId638" Type="http://schemas.openxmlformats.org/officeDocument/2006/relationships/oleObject" Target="embeddings/oleObject341.bin"/><Relationship Id="rId845" Type="http://schemas.openxmlformats.org/officeDocument/2006/relationships/image" Target="media/image396.wmf"/><Relationship Id="rId1030" Type="http://schemas.openxmlformats.org/officeDocument/2006/relationships/image" Target="media/image481.wmf"/><Relationship Id="rId277" Type="http://schemas.openxmlformats.org/officeDocument/2006/relationships/image" Target="media/image122.wmf"/><Relationship Id="rId400" Type="http://schemas.openxmlformats.org/officeDocument/2006/relationships/image" Target="media/image176.wmf"/><Relationship Id="rId484" Type="http://schemas.openxmlformats.org/officeDocument/2006/relationships/image" Target="media/image217.wmf"/><Relationship Id="rId705" Type="http://schemas.openxmlformats.org/officeDocument/2006/relationships/image" Target="media/image326.wmf"/><Relationship Id="rId137" Type="http://schemas.openxmlformats.org/officeDocument/2006/relationships/image" Target="media/image52.wmf"/><Relationship Id="rId344" Type="http://schemas.openxmlformats.org/officeDocument/2006/relationships/image" Target="media/image149.wmf"/><Relationship Id="rId691" Type="http://schemas.openxmlformats.org/officeDocument/2006/relationships/image" Target="media/image319.wmf"/><Relationship Id="rId789" Type="http://schemas.openxmlformats.org/officeDocument/2006/relationships/image" Target="media/image368.wmf"/><Relationship Id="rId912" Type="http://schemas.openxmlformats.org/officeDocument/2006/relationships/oleObject" Target="embeddings/oleObject483.bin"/><Relationship Id="rId996" Type="http://schemas.openxmlformats.org/officeDocument/2006/relationships/image" Target="media/image464.wmf"/><Relationship Id="rId41" Type="http://schemas.openxmlformats.org/officeDocument/2006/relationships/image" Target="media/image17.wmf"/><Relationship Id="rId551" Type="http://schemas.openxmlformats.org/officeDocument/2006/relationships/oleObject" Target="embeddings/oleObject296.bin"/><Relationship Id="rId649" Type="http://schemas.openxmlformats.org/officeDocument/2006/relationships/image" Target="media/image298.wmf"/><Relationship Id="rId856" Type="http://schemas.openxmlformats.org/officeDocument/2006/relationships/image" Target="media/image401.wmf"/><Relationship Id="rId190" Type="http://schemas.openxmlformats.org/officeDocument/2006/relationships/oleObject" Target="embeddings/oleObject107.bin"/><Relationship Id="rId204" Type="http://schemas.openxmlformats.org/officeDocument/2006/relationships/oleObject" Target="embeddings/oleObject114.bin"/><Relationship Id="rId288" Type="http://schemas.openxmlformats.org/officeDocument/2006/relationships/oleObject" Target="embeddings/oleObject156.bin"/><Relationship Id="rId411" Type="http://schemas.openxmlformats.org/officeDocument/2006/relationships/oleObject" Target="embeddings/oleObject225.bin"/><Relationship Id="rId509" Type="http://schemas.openxmlformats.org/officeDocument/2006/relationships/oleObject" Target="embeddings/oleObject275.bin"/><Relationship Id="rId1041" Type="http://schemas.openxmlformats.org/officeDocument/2006/relationships/image" Target="media/image485.wmf"/><Relationship Id="rId495" Type="http://schemas.openxmlformats.org/officeDocument/2006/relationships/oleObject" Target="embeddings/oleObject268.bin"/><Relationship Id="rId716" Type="http://schemas.openxmlformats.org/officeDocument/2006/relationships/oleObject" Target="embeddings/oleObject380.bin"/><Relationship Id="rId923" Type="http://schemas.openxmlformats.org/officeDocument/2006/relationships/oleObject" Target="embeddings/oleObject491.bin"/><Relationship Id="rId52" Type="http://schemas.openxmlformats.org/officeDocument/2006/relationships/oleObject" Target="embeddings/oleObject25.bin"/><Relationship Id="rId148" Type="http://schemas.openxmlformats.org/officeDocument/2006/relationships/oleObject" Target="embeddings/oleObject86.bin"/><Relationship Id="rId355" Type="http://schemas.openxmlformats.org/officeDocument/2006/relationships/oleObject" Target="embeddings/oleObject196.bin"/><Relationship Id="rId562" Type="http://schemas.openxmlformats.org/officeDocument/2006/relationships/oleObject" Target="embeddings/oleObject303.bin"/><Relationship Id="rId215" Type="http://schemas.openxmlformats.org/officeDocument/2006/relationships/image" Target="media/image91.wmf"/><Relationship Id="rId422" Type="http://schemas.openxmlformats.org/officeDocument/2006/relationships/image" Target="media/image187.wmf"/><Relationship Id="rId867" Type="http://schemas.openxmlformats.org/officeDocument/2006/relationships/oleObject" Target="embeddings/oleObject456.bin"/><Relationship Id="rId1052" Type="http://schemas.openxmlformats.org/officeDocument/2006/relationships/oleObject" Target="embeddings/oleObject557.bin"/><Relationship Id="rId299" Type="http://schemas.openxmlformats.org/officeDocument/2006/relationships/image" Target="media/image133.wmf"/><Relationship Id="rId727" Type="http://schemas.openxmlformats.org/officeDocument/2006/relationships/image" Target="media/image337.wmf"/><Relationship Id="rId934" Type="http://schemas.openxmlformats.org/officeDocument/2006/relationships/image" Target="media/image433.wmf"/><Relationship Id="rId63" Type="http://schemas.openxmlformats.org/officeDocument/2006/relationships/oleObject" Target="embeddings/oleObject35.bin"/><Relationship Id="rId159" Type="http://schemas.openxmlformats.org/officeDocument/2006/relationships/image" Target="media/image63.wmf"/><Relationship Id="rId366" Type="http://schemas.openxmlformats.org/officeDocument/2006/relationships/image" Target="media/image159.wmf"/><Relationship Id="rId573" Type="http://schemas.openxmlformats.org/officeDocument/2006/relationships/image" Target="media/image260.wmf"/><Relationship Id="rId780" Type="http://schemas.openxmlformats.org/officeDocument/2006/relationships/oleObject" Target="embeddings/oleObject412.bin"/><Relationship Id="rId226" Type="http://schemas.openxmlformats.org/officeDocument/2006/relationships/oleObject" Target="embeddings/oleObject125.bin"/><Relationship Id="rId433" Type="http://schemas.openxmlformats.org/officeDocument/2006/relationships/oleObject" Target="embeddings/oleObject236.bin"/><Relationship Id="rId878" Type="http://schemas.openxmlformats.org/officeDocument/2006/relationships/image" Target="media/image412.wmf"/><Relationship Id="rId1063" Type="http://schemas.openxmlformats.org/officeDocument/2006/relationships/image" Target="media/image496.wmf"/><Relationship Id="rId640" Type="http://schemas.openxmlformats.org/officeDocument/2006/relationships/oleObject" Target="embeddings/oleObject342.bin"/><Relationship Id="rId738" Type="http://schemas.openxmlformats.org/officeDocument/2006/relationships/oleObject" Target="embeddings/oleObject391.bin"/><Relationship Id="rId945" Type="http://schemas.openxmlformats.org/officeDocument/2006/relationships/oleObject" Target="embeddings/oleObject502.bin"/><Relationship Id="rId74" Type="http://schemas.openxmlformats.org/officeDocument/2006/relationships/oleObject" Target="embeddings/oleObject42.bin"/><Relationship Id="rId377" Type="http://schemas.openxmlformats.org/officeDocument/2006/relationships/oleObject" Target="embeddings/oleObject208.bin"/><Relationship Id="rId500" Type="http://schemas.openxmlformats.org/officeDocument/2006/relationships/image" Target="media/image225.wmf"/><Relationship Id="rId584" Type="http://schemas.openxmlformats.org/officeDocument/2006/relationships/oleObject" Target="embeddings/oleObject314.bin"/><Relationship Id="rId805" Type="http://schemas.openxmlformats.org/officeDocument/2006/relationships/image" Target="media/image376.wmf"/><Relationship Id="rId5" Type="http://schemas.openxmlformats.org/officeDocument/2006/relationships/webSettings" Target="webSettings.xml"/><Relationship Id="rId237" Type="http://schemas.openxmlformats.org/officeDocument/2006/relationships/image" Target="media/image102.wmf"/><Relationship Id="rId791" Type="http://schemas.openxmlformats.org/officeDocument/2006/relationships/image" Target="media/image369.wmf"/><Relationship Id="rId889" Type="http://schemas.openxmlformats.org/officeDocument/2006/relationships/oleObject" Target="embeddings/oleObject468.bin"/><Relationship Id="rId444" Type="http://schemas.openxmlformats.org/officeDocument/2006/relationships/image" Target="media/image198.wmf"/><Relationship Id="rId651" Type="http://schemas.openxmlformats.org/officeDocument/2006/relationships/image" Target="media/image299.wmf"/><Relationship Id="rId749" Type="http://schemas.openxmlformats.org/officeDocument/2006/relationships/image" Target="media/image348.wmf"/><Relationship Id="rId290" Type="http://schemas.openxmlformats.org/officeDocument/2006/relationships/oleObject" Target="embeddings/oleObject157.bin"/><Relationship Id="rId304" Type="http://schemas.openxmlformats.org/officeDocument/2006/relationships/oleObject" Target="embeddings/oleObject164.bin"/><Relationship Id="rId388" Type="http://schemas.openxmlformats.org/officeDocument/2006/relationships/image" Target="media/image170.wmf"/><Relationship Id="rId511" Type="http://schemas.openxmlformats.org/officeDocument/2006/relationships/oleObject" Target="embeddings/oleObject276.bin"/><Relationship Id="rId609" Type="http://schemas.openxmlformats.org/officeDocument/2006/relationships/image" Target="media/image278.wmf"/><Relationship Id="rId956" Type="http://schemas.openxmlformats.org/officeDocument/2006/relationships/image" Target="media/image444.wmf"/><Relationship Id="rId85" Type="http://schemas.openxmlformats.org/officeDocument/2006/relationships/image" Target="media/image30.wmf"/><Relationship Id="rId150" Type="http://schemas.openxmlformats.org/officeDocument/2006/relationships/oleObject" Target="embeddings/oleObject87.bin"/><Relationship Id="rId595" Type="http://schemas.openxmlformats.org/officeDocument/2006/relationships/image" Target="media/image271.wmf"/><Relationship Id="rId816" Type="http://schemas.openxmlformats.org/officeDocument/2006/relationships/oleObject" Target="embeddings/oleObject430.bin"/><Relationship Id="rId1001" Type="http://schemas.openxmlformats.org/officeDocument/2006/relationships/oleObject" Target="embeddings/oleObject530.bin"/><Relationship Id="rId248" Type="http://schemas.openxmlformats.org/officeDocument/2006/relationships/oleObject" Target="embeddings/oleObject136.bin"/><Relationship Id="rId455" Type="http://schemas.openxmlformats.org/officeDocument/2006/relationships/oleObject" Target="embeddings/oleObject247.bin"/><Relationship Id="rId662" Type="http://schemas.openxmlformats.org/officeDocument/2006/relationships/oleObject" Target="embeddings/oleObject353.bin"/><Relationship Id="rId12" Type="http://schemas.openxmlformats.org/officeDocument/2006/relationships/image" Target="media/image6.wmf"/><Relationship Id="rId108" Type="http://schemas.openxmlformats.org/officeDocument/2006/relationships/oleObject" Target="embeddings/oleObject65.bin"/><Relationship Id="rId315" Type="http://schemas.openxmlformats.org/officeDocument/2006/relationships/oleObject" Target="embeddings/oleObject173.bin"/><Relationship Id="rId522" Type="http://schemas.openxmlformats.org/officeDocument/2006/relationships/image" Target="media/image236.wmf"/><Relationship Id="rId967" Type="http://schemas.openxmlformats.org/officeDocument/2006/relationships/oleObject" Target="embeddings/oleObject513.bin"/><Relationship Id="rId96" Type="http://schemas.openxmlformats.org/officeDocument/2006/relationships/oleObject" Target="embeddings/oleObject56.bin"/><Relationship Id="rId161" Type="http://schemas.openxmlformats.org/officeDocument/2006/relationships/image" Target="media/image64.wmf"/><Relationship Id="rId399" Type="http://schemas.openxmlformats.org/officeDocument/2006/relationships/oleObject" Target="embeddings/oleObject219.bin"/><Relationship Id="rId827" Type="http://schemas.openxmlformats.org/officeDocument/2006/relationships/image" Target="media/image387.wmf"/><Relationship Id="rId1012" Type="http://schemas.openxmlformats.org/officeDocument/2006/relationships/image" Target="media/image472.wmf"/><Relationship Id="rId259" Type="http://schemas.openxmlformats.org/officeDocument/2006/relationships/image" Target="media/image113.wmf"/><Relationship Id="rId466" Type="http://schemas.openxmlformats.org/officeDocument/2006/relationships/image" Target="media/image208.wmf"/><Relationship Id="rId673" Type="http://schemas.openxmlformats.org/officeDocument/2006/relationships/image" Target="media/image310.wmf"/><Relationship Id="rId880" Type="http://schemas.openxmlformats.org/officeDocument/2006/relationships/image" Target="media/image413.wmf"/><Relationship Id="rId23" Type="http://schemas.openxmlformats.org/officeDocument/2006/relationships/oleObject" Target="embeddings/oleObject7.bin"/><Relationship Id="rId119" Type="http://schemas.openxmlformats.org/officeDocument/2006/relationships/image" Target="media/image43.wmf"/><Relationship Id="rId326" Type="http://schemas.openxmlformats.org/officeDocument/2006/relationships/image" Target="media/image143.wmf"/><Relationship Id="rId533" Type="http://schemas.openxmlformats.org/officeDocument/2006/relationships/oleObject" Target="embeddings/oleObject287.bin"/><Relationship Id="rId978" Type="http://schemas.openxmlformats.org/officeDocument/2006/relationships/image" Target="media/image455.wmf"/><Relationship Id="rId740" Type="http://schemas.openxmlformats.org/officeDocument/2006/relationships/oleObject" Target="embeddings/oleObject392.bin"/><Relationship Id="rId838" Type="http://schemas.openxmlformats.org/officeDocument/2006/relationships/oleObject" Target="embeddings/oleObject441.bin"/><Relationship Id="rId1023" Type="http://schemas.openxmlformats.org/officeDocument/2006/relationships/oleObject" Target="embeddings/oleObject541.bin"/><Relationship Id="rId172" Type="http://schemas.openxmlformats.org/officeDocument/2006/relationships/oleObject" Target="embeddings/oleObject98.bin"/><Relationship Id="rId477" Type="http://schemas.openxmlformats.org/officeDocument/2006/relationships/oleObject" Target="embeddings/oleObject259.bin"/><Relationship Id="rId600" Type="http://schemas.openxmlformats.org/officeDocument/2006/relationships/oleObject" Target="embeddings/oleObject322.bin"/><Relationship Id="rId684" Type="http://schemas.openxmlformats.org/officeDocument/2006/relationships/oleObject" Target="embeddings/oleObject364.bin"/><Relationship Id="rId337" Type="http://schemas.openxmlformats.org/officeDocument/2006/relationships/oleObject" Target="embeddings/oleObject187.bin"/><Relationship Id="rId891" Type="http://schemas.openxmlformats.org/officeDocument/2006/relationships/oleObject" Target="embeddings/oleObject469.bin"/><Relationship Id="rId905" Type="http://schemas.openxmlformats.org/officeDocument/2006/relationships/image" Target="media/image421.wmf"/><Relationship Id="rId989" Type="http://schemas.openxmlformats.org/officeDocument/2006/relationships/oleObject" Target="embeddings/oleObject524.bin"/><Relationship Id="rId34" Type="http://schemas.openxmlformats.org/officeDocument/2006/relationships/oleObject" Target="embeddings/oleObject16.bin"/><Relationship Id="rId544" Type="http://schemas.openxmlformats.org/officeDocument/2006/relationships/image" Target="media/image247.wmf"/><Relationship Id="rId751" Type="http://schemas.openxmlformats.org/officeDocument/2006/relationships/image" Target="media/image349.wmf"/><Relationship Id="rId849" Type="http://schemas.openxmlformats.org/officeDocument/2006/relationships/image" Target="media/image398.wmf"/><Relationship Id="rId183" Type="http://schemas.openxmlformats.org/officeDocument/2006/relationships/image" Target="media/image75.wmf"/><Relationship Id="rId390" Type="http://schemas.openxmlformats.org/officeDocument/2006/relationships/image" Target="media/image171.wmf"/><Relationship Id="rId404" Type="http://schemas.openxmlformats.org/officeDocument/2006/relationships/image" Target="media/image178.wmf"/><Relationship Id="rId611" Type="http://schemas.openxmlformats.org/officeDocument/2006/relationships/image" Target="media/image279.wmf"/><Relationship Id="rId1034" Type="http://schemas.openxmlformats.org/officeDocument/2006/relationships/image" Target="media/image483.wmf"/><Relationship Id="rId250" Type="http://schemas.openxmlformats.org/officeDocument/2006/relationships/oleObject" Target="embeddings/oleObject137.bin"/><Relationship Id="rId488" Type="http://schemas.openxmlformats.org/officeDocument/2006/relationships/image" Target="media/image219.wmf"/><Relationship Id="rId695" Type="http://schemas.openxmlformats.org/officeDocument/2006/relationships/image" Target="media/image321.wmf"/><Relationship Id="rId709" Type="http://schemas.openxmlformats.org/officeDocument/2006/relationships/image" Target="media/image328.wmf"/><Relationship Id="rId916" Type="http://schemas.openxmlformats.org/officeDocument/2006/relationships/oleObject" Target="embeddings/oleObject486.bin"/><Relationship Id="rId45" Type="http://schemas.openxmlformats.org/officeDocument/2006/relationships/image" Target="media/image19.wmf"/><Relationship Id="rId110" Type="http://schemas.openxmlformats.org/officeDocument/2006/relationships/oleObject" Target="embeddings/oleObject67.bin"/><Relationship Id="rId348" Type="http://schemas.openxmlformats.org/officeDocument/2006/relationships/image" Target="media/image151.wmf"/><Relationship Id="rId555" Type="http://schemas.openxmlformats.org/officeDocument/2006/relationships/image" Target="media/image252.wmf"/><Relationship Id="rId762" Type="http://schemas.openxmlformats.org/officeDocument/2006/relationships/oleObject" Target="embeddings/oleObject403.bin"/><Relationship Id="rId194" Type="http://schemas.openxmlformats.org/officeDocument/2006/relationships/oleObject" Target="embeddings/oleObject109.bin"/><Relationship Id="rId208" Type="http://schemas.openxmlformats.org/officeDocument/2006/relationships/oleObject" Target="embeddings/oleObject116.bin"/><Relationship Id="rId415" Type="http://schemas.openxmlformats.org/officeDocument/2006/relationships/oleObject" Target="embeddings/oleObject227.bin"/><Relationship Id="rId622" Type="http://schemas.openxmlformats.org/officeDocument/2006/relationships/oleObject" Target="embeddings/oleObject333.bin"/><Relationship Id="rId1045" Type="http://schemas.openxmlformats.org/officeDocument/2006/relationships/image" Target="media/image487.wmf"/><Relationship Id="rId261" Type="http://schemas.openxmlformats.org/officeDocument/2006/relationships/image" Target="media/image114.wmf"/><Relationship Id="rId499" Type="http://schemas.openxmlformats.org/officeDocument/2006/relationships/oleObject" Target="embeddings/oleObject270.bin"/><Relationship Id="rId927" Type="http://schemas.openxmlformats.org/officeDocument/2006/relationships/oleObject" Target="embeddings/oleObject493.bin"/><Relationship Id="rId56" Type="http://schemas.openxmlformats.org/officeDocument/2006/relationships/oleObject" Target="embeddings/oleObject28.bin"/><Relationship Id="rId359" Type="http://schemas.openxmlformats.org/officeDocument/2006/relationships/oleObject" Target="embeddings/oleObject199.bin"/><Relationship Id="rId566" Type="http://schemas.openxmlformats.org/officeDocument/2006/relationships/oleObject" Target="embeddings/oleObject305.bin"/><Relationship Id="rId773" Type="http://schemas.openxmlformats.org/officeDocument/2006/relationships/image" Target="media/image360.wmf"/><Relationship Id="rId121" Type="http://schemas.openxmlformats.org/officeDocument/2006/relationships/image" Target="media/image44.wmf"/><Relationship Id="rId219" Type="http://schemas.openxmlformats.org/officeDocument/2006/relationships/image" Target="media/image93.wmf"/><Relationship Id="rId426" Type="http://schemas.openxmlformats.org/officeDocument/2006/relationships/image" Target="media/image189.wmf"/><Relationship Id="rId633" Type="http://schemas.openxmlformats.org/officeDocument/2006/relationships/image" Target="media/image290.wmf"/><Relationship Id="rId980" Type="http://schemas.openxmlformats.org/officeDocument/2006/relationships/image" Target="media/image456.wmf"/><Relationship Id="rId1056" Type="http://schemas.openxmlformats.org/officeDocument/2006/relationships/oleObject" Target="embeddings/oleObject559.bin"/><Relationship Id="rId840" Type="http://schemas.openxmlformats.org/officeDocument/2006/relationships/oleObject" Target="embeddings/oleObject442.bin"/><Relationship Id="rId938" Type="http://schemas.openxmlformats.org/officeDocument/2006/relationships/image" Target="media/image435.wmf"/><Relationship Id="rId67" Type="http://schemas.openxmlformats.org/officeDocument/2006/relationships/image" Target="media/image24.wmf"/><Relationship Id="rId272" Type="http://schemas.openxmlformats.org/officeDocument/2006/relationships/oleObject" Target="embeddings/oleObject148.bin"/><Relationship Id="rId577" Type="http://schemas.openxmlformats.org/officeDocument/2006/relationships/image" Target="media/image262.wmf"/><Relationship Id="rId700" Type="http://schemas.openxmlformats.org/officeDocument/2006/relationships/oleObject" Target="embeddings/oleObject372.bin"/><Relationship Id="rId132" Type="http://schemas.openxmlformats.org/officeDocument/2006/relationships/oleObject" Target="embeddings/oleObject78.bin"/><Relationship Id="rId784" Type="http://schemas.openxmlformats.org/officeDocument/2006/relationships/oleObject" Target="embeddings/oleObject414.bin"/><Relationship Id="rId991" Type="http://schemas.openxmlformats.org/officeDocument/2006/relationships/oleObject" Target="embeddings/oleObject525.bin"/><Relationship Id="rId1067" Type="http://schemas.openxmlformats.org/officeDocument/2006/relationships/image" Target="media/image498.wmf"/><Relationship Id="rId437" Type="http://schemas.openxmlformats.org/officeDocument/2006/relationships/oleObject" Target="embeddings/oleObject238.bin"/><Relationship Id="rId644" Type="http://schemas.openxmlformats.org/officeDocument/2006/relationships/oleObject" Target="embeddings/oleObject344.bin"/><Relationship Id="rId851" Type="http://schemas.openxmlformats.org/officeDocument/2006/relationships/image" Target="media/image399.wmf"/><Relationship Id="rId283" Type="http://schemas.openxmlformats.org/officeDocument/2006/relationships/image" Target="media/image125.wmf"/><Relationship Id="rId490" Type="http://schemas.openxmlformats.org/officeDocument/2006/relationships/image" Target="media/image220.wmf"/><Relationship Id="rId504" Type="http://schemas.openxmlformats.org/officeDocument/2006/relationships/image" Target="media/image227.wmf"/><Relationship Id="rId711" Type="http://schemas.openxmlformats.org/officeDocument/2006/relationships/image" Target="media/image329.wmf"/><Relationship Id="rId949" Type="http://schemas.openxmlformats.org/officeDocument/2006/relationships/oleObject" Target="embeddings/oleObject504.bin"/><Relationship Id="rId78" Type="http://schemas.openxmlformats.org/officeDocument/2006/relationships/oleObject" Target="embeddings/oleObject44.bin"/><Relationship Id="rId143" Type="http://schemas.openxmlformats.org/officeDocument/2006/relationships/image" Target="media/image55.wmf"/><Relationship Id="rId350" Type="http://schemas.openxmlformats.org/officeDocument/2006/relationships/image" Target="media/image152.wmf"/><Relationship Id="rId588" Type="http://schemas.openxmlformats.org/officeDocument/2006/relationships/oleObject" Target="embeddings/oleObject316.bin"/><Relationship Id="rId795" Type="http://schemas.openxmlformats.org/officeDocument/2006/relationships/image" Target="media/image371.wmf"/><Relationship Id="rId809" Type="http://schemas.openxmlformats.org/officeDocument/2006/relationships/image" Target="media/image378.wmf"/><Relationship Id="rId9" Type="http://schemas.openxmlformats.org/officeDocument/2006/relationships/image" Target="media/image4.gif"/><Relationship Id="rId210" Type="http://schemas.openxmlformats.org/officeDocument/2006/relationships/oleObject" Target="embeddings/oleObject117.bin"/><Relationship Id="rId448" Type="http://schemas.openxmlformats.org/officeDocument/2006/relationships/image" Target="media/image200.wmf"/><Relationship Id="rId655" Type="http://schemas.openxmlformats.org/officeDocument/2006/relationships/image" Target="media/image301.wmf"/><Relationship Id="rId862" Type="http://schemas.openxmlformats.org/officeDocument/2006/relationships/image" Target="media/image404.wmf"/><Relationship Id="rId294" Type="http://schemas.openxmlformats.org/officeDocument/2006/relationships/oleObject" Target="embeddings/oleObject159.bin"/><Relationship Id="rId308" Type="http://schemas.openxmlformats.org/officeDocument/2006/relationships/oleObject" Target="embeddings/oleObject168.bin"/><Relationship Id="rId515" Type="http://schemas.openxmlformats.org/officeDocument/2006/relationships/oleObject" Target="embeddings/oleObject278.bin"/><Relationship Id="rId722" Type="http://schemas.openxmlformats.org/officeDocument/2006/relationships/oleObject" Target="embeddings/oleObject383.bin"/><Relationship Id="rId89" Type="http://schemas.openxmlformats.org/officeDocument/2006/relationships/image" Target="media/image32.wmf"/><Relationship Id="rId154" Type="http://schemas.openxmlformats.org/officeDocument/2006/relationships/oleObject" Target="embeddings/oleObject89.bin"/><Relationship Id="rId361" Type="http://schemas.openxmlformats.org/officeDocument/2006/relationships/oleObject" Target="embeddings/oleObject200.bin"/><Relationship Id="rId599" Type="http://schemas.openxmlformats.org/officeDocument/2006/relationships/image" Target="media/image273.wmf"/><Relationship Id="rId1005" Type="http://schemas.openxmlformats.org/officeDocument/2006/relationships/oleObject" Target="embeddings/oleObject532.bin"/><Relationship Id="rId459" Type="http://schemas.openxmlformats.org/officeDocument/2006/relationships/oleObject" Target="embeddings/oleObject249.bin"/><Relationship Id="rId666" Type="http://schemas.openxmlformats.org/officeDocument/2006/relationships/oleObject" Target="embeddings/oleObject355.bin"/><Relationship Id="rId873" Type="http://schemas.openxmlformats.org/officeDocument/2006/relationships/oleObject" Target="embeddings/oleObject459.bin"/><Relationship Id="rId16" Type="http://schemas.openxmlformats.org/officeDocument/2006/relationships/image" Target="media/image8.wmf"/><Relationship Id="rId221" Type="http://schemas.openxmlformats.org/officeDocument/2006/relationships/image" Target="media/image94.wmf"/><Relationship Id="rId319" Type="http://schemas.openxmlformats.org/officeDocument/2006/relationships/oleObject" Target="embeddings/oleObject175.bin"/><Relationship Id="rId526" Type="http://schemas.openxmlformats.org/officeDocument/2006/relationships/image" Target="media/image238.wmf"/><Relationship Id="rId733" Type="http://schemas.openxmlformats.org/officeDocument/2006/relationships/image" Target="media/image340.wmf"/><Relationship Id="rId940" Type="http://schemas.openxmlformats.org/officeDocument/2006/relationships/image" Target="media/image436.wmf"/><Relationship Id="rId1016" Type="http://schemas.openxmlformats.org/officeDocument/2006/relationships/image" Target="media/image474.wmf"/><Relationship Id="rId165" Type="http://schemas.openxmlformats.org/officeDocument/2006/relationships/image" Target="media/image66.wmf"/><Relationship Id="rId372" Type="http://schemas.openxmlformats.org/officeDocument/2006/relationships/image" Target="media/image162.wmf"/><Relationship Id="rId677" Type="http://schemas.openxmlformats.org/officeDocument/2006/relationships/image" Target="media/image312.wmf"/><Relationship Id="rId800" Type="http://schemas.openxmlformats.org/officeDocument/2006/relationships/oleObject" Target="embeddings/oleObject422.bin"/><Relationship Id="rId232" Type="http://schemas.openxmlformats.org/officeDocument/2006/relationships/oleObject" Target="embeddings/oleObject128.bin"/><Relationship Id="rId884" Type="http://schemas.openxmlformats.org/officeDocument/2006/relationships/image" Target="media/image414.wmf"/><Relationship Id="rId27" Type="http://schemas.openxmlformats.org/officeDocument/2006/relationships/oleObject" Target="embeddings/oleObject11.bin"/><Relationship Id="rId537" Type="http://schemas.openxmlformats.org/officeDocument/2006/relationships/oleObject" Target="embeddings/oleObject289.bin"/><Relationship Id="rId744" Type="http://schemas.openxmlformats.org/officeDocument/2006/relationships/oleObject" Target="embeddings/oleObject394.bin"/><Relationship Id="rId951" Type="http://schemas.openxmlformats.org/officeDocument/2006/relationships/oleObject" Target="embeddings/oleObject505.bin"/><Relationship Id="rId80" Type="http://schemas.openxmlformats.org/officeDocument/2006/relationships/oleObject" Target="embeddings/oleObject46.bin"/><Relationship Id="rId176" Type="http://schemas.openxmlformats.org/officeDocument/2006/relationships/oleObject" Target="embeddings/oleObject100.bin"/><Relationship Id="rId383" Type="http://schemas.openxmlformats.org/officeDocument/2006/relationships/oleObject" Target="embeddings/oleObject211.bin"/><Relationship Id="rId590" Type="http://schemas.openxmlformats.org/officeDocument/2006/relationships/oleObject" Target="embeddings/oleObject317.bin"/><Relationship Id="rId604" Type="http://schemas.openxmlformats.org/officeDocument/2006/relationships/oleObject" Target="embeddings/oleObject324.bin"/><Relationship Id="rId811" Type="http://schemas.openxmlformats.org/officeDocument/2006/relationships/image" Target="media/image379.wmf"/><Relationship Id="rId1027" Type="http://schemas.openxmlformats.org/officeDocument/2006/relationships/oleObject" Target="embeddings/oleObject543.bin"/><Relationship Id="rId243" Type="http://schemas.openxmlformats.org/officeDocument/2006/relationships/image" Target="media/image105.wmf"/><Relationship Id="rId450" Type="http://schemas.openxmlformats.org/officeDocument/2006/relationships/image" Target="media/image201.wmf"/><Relationship Id="rId688" Type="http://schemas.openxmlformats.org/officeDocument/2006/relationships/oleObject" Target="embeddings/oleObject366.bin"/><Relationship Id="rId895" Type="http://schemas.openxmlformats.org/officeDocument/2006/relationships/oleObject" Target="embeddings/oleObject473.bin"/><Relationship Id="rId909" Type="http://schemas.openxmlformats.org/officeDocument/2006/relationships/image" Target="media/image423.wmf"/><Relationship Id="rId38" Type="http://schemas.openxmlformats.org/officeDocument/2006/relationships/oleObject" Target="embeddings/oleObject18.bin"/><Relationship Id="rId103" Type="http://schemas.openxmlformats.org/officeDocument/2006/relationships/image" Target="media/image36.wmf"/><Relationship Id="rId310" Type="http://schemas.openxmlformats.org/officeDocument/2006/relationships/oleObject" Target="embeddings/oleObject170.bin"/><Relationship Id="rId548" Type="http://schemas.openxmlformats.org/officeDocument/2006/relationships/image" Target="media/image249.wmf"/><Relationship Id="rId755" Type="http://schemas.openxmlformats.org/officeDocument/2006/relationships/image" Target="media/image351.wmf"/><Relationship Id="rId962" Type="http://schemas.openxmlformats.org/officeDocument/2006/relationships/image" Target="media/image447.wmf"/><Relationship Id="rId91" Type="http://schemas.openxmlformats.org/officeDocument/2006/relationships/image" Target="media/image33.wmf"/><Relationship Id="rId187" Type="http://schemas.openxmlformats.org/officeDocument/2006/relationships/image" Target="media/image77.wmf"/><Relationship Id="rId394" Type="http://schemas.openxmlformats.org/officeDocument/2006/relationships/image" Target="media/image173.wmf"/><Relationship Id="rId408" Type="http://schemas.openxmlformats.org/officeDocument/2006/relationships/image" Target="media/image180.wmf"/><Relationship Id="rId615" Type="http://schemas.openxmlformats.org/officeDocument/2006/relationships/image" Target="media/image281.wmf"/><Relationship Id="rId822" Type="http://schemas.openxmlformats.org/officeDocument/2006/relationships/oleObject" Target="embeddings/oleObject433.bin"/><Relationship Id="rId1038" Type="http://schemas.openxmlformats.org/officeDocument/2006/relationships/oleObject" Target="embeddings/oleObject549.bin"/><Relationship Id="rId254" Type="http://schemas.openxmlformats.org/officeDocument/2006/relationships/oleObject" Target="embeddings/oleObject139.bin"/><Relationship Id="rId699" Type="http://schemas.openxmlformats.org/officeDocument/2006/relationships/image" Target="media/image323.wmf"/><Relationship Id="rId49" Type="http://schemas.openxmlformats.org/officeDocument/2006/relationships/image" Target="media/image21.wmf"/><Relationship Id="rId114" Type="http://schemas.openxmlformats.org/officeDocument/2006/relationships/oleObject" Target="embeddings/oleObject69.bin"/><Relationship Id="rId461" Type="http://schemas.openxmlformats.org/officeDocument/2006/relationships/oleObject" Target="embeddings/oleObject250.bin"/><Relationship Id="rId559" Type="http://schemas.openxmlformats.org/officeDocument/2006/relationships/image" Target="media/image253.wmf"/><Relationship Id="rId766" Type="http://schemas.openxmlformats.org/officeDocument/2006/relationships/oleObject" Target="embeddings/oleObject405.bin"/><Relationship Id="rId198" Type="http://schemas.openxmlformats.org/officeDocument/2006/relationships/oleObject" Target="embeddings/oleObject111.bin"/><Relationship Id="rId321" Type="http://schemas.openxmlformats.org/officeDocument/2006/relationships/oleObject" Target="embeddings/oleObject176.bin"/><Relationship Id="rId419" Type="http://schemas.openxmlformats.org/officeDocument/2006/relationships/oleObject" Target="embeddings/oleObject229.bin"/><Relationship Id="rId626" Type="http://schemas.openxmlformats.org/officeDocument/2006/relationships/oleObject" Target="embeddings/oleObject335.bin"/><Relationship Id="rId973" Type="http://schemas.openxmlformats.org/officeDocument/2006/relationships/oleObject" Target="embeddings/oleObject516.bin"/><Relationship Id="rId1049" Type="http://schemas.openxmlformats.org/officeDocument/2006/relationships/image" Target="media/image489.wmf"/><Relationship Id="rId833" Type="http://schemas.openxmlformats.org/officeDocument/2006/relationships/image" Target="media/image390.wmf"/><Relationship Id="rId265" Type="http://schemas.openxmlformats.org/officeDocument/2006/relationships/image" Target="media/image116.wmf"/><Relationship Id="rId472" Type="http://schemas.openxmlformats.org/officeDocument/2006/relationships/image" Target="media/image211.wmf"/><Relationship Id="rId900" Type="http://schemas.openxmlformats.org/officeDocument/2006/relationships/oleObject" Target="embeddings/oleObject477.bin"/><Relationship Id="rId125" Type="http://schemas.openxmlformats.org/officeDocument/2006/relationships/image" Target="media/image46.wmf"/><Relationship Id="rId332" Type="http://schemas.openxmlformats.org/officeDocument/2006/relationships/oleObject" Target="embeddings/oleObject184.bin"/><Relationship Id="rId777" Type="http://schemas.openxmlformats.org/officeDocument/2006/relationships/image" Target="media/image362.wmf"/><Relationship Id="rId984" Type="http://schemas.openxmlformats.org/officeDocument/2006/relationships/image" Target="media/image458.wmf"/><Relationship Id="rId637" Type="http://schemas.openxmlformats.org/officeDocument/2006/relationships/image" Target="media/image292.wmf"/><Relationship Id="rId844" Type="http://schemas.openxmlformats.org/officeDocument/2006/relationships/oleObject" Target="embeddings/oleObject444.bin"/><Relationship Id="rId276" Type="http://schemas.openxmlformats.org/officeDocument/2006/relationships/oleObject" Target="embeddings/oleObject150.bin"/><Relationship Id="rId483" Type="http://schemas.openxmlformats.org/officeDocument/2006/relationships/oleObject" Target="embeddings/oleObject262.bin"/><Relationship Id="rId690" Type="http://schemas.openxmlformats.org/officeDocument/2006/relationships/oleObject" Target="embeddings/oleObject367.bin"/><Relationship Id="rId704" Type="http://schemas.openxmlformats.org/officeDocument/2006/relationships/oleObject" Target="embeddings/oleObject374.bin"/><Relationship Id="rId911" Type="http://schemas.openxmlformats.org/officeDocument/2006/relationships/image" Target="media/image424.wmf"/><Relationship Id="rId40" Type="http://schemas.openxmlformats.org/officeDocument/2006/relationships/oleObject" Target="embeddings/oleObject19.bin"/><Relationship Id="rId136" Type="http://schemas.openxmlformats.org/officeDocument/2006/relationships/oleObject" Target="embeddings/oleObject80.bin"/><Relationship Id="rId343" Type="http://schemas.openxmlformats.org/officeDocument/2006/relationships/oleObject" Target="embeddings/oleObject190.bin"/><Relationship Id="rId550" Type="http://schemas.openxmlformats.org/officeDocument/2006/relationships/image" Target="media/image250.wmf"/><Relationship Id="rId788" Type="http://schemas.openxmlformats.org/officeDocument/2006/relationships/oleObject" Target="embeddings/oleObject416.bin"/><Relationship Id="rId995" Type="http://schemas.openxmlformats.org/officeDocument/2006/relationships/oleObject" Target="embeddings/oleObject527.bin"/><Relationship Id="rId203" Type="http://schemas.openxmlformats.org/officeDocument/2006/relationships/image" Target="media/image85.wmf"/><Relationship Id="rId648" Type="http://schemas.openxmlformats.org/officeDocument/2006/relationships/oleObject" Target="embeddings/oleObject346.bin"/><Relationship Id="rId855" Type="http://schemas.openxmlformats.org/officeDocument/2006/relationships/oleObject" Target="embeddings/oleObject450.bin"/><Relationship Id="rId1040" Type="http://schemas.openxmlformats.org/officeDocument/2006/relationships/oleObject" Target="embeddings/oleObject551.bin"/><Relationship Id="rId287" Type="http://schemas.openxmlformats.org/officeDocument/2006/relationships/image" Target="media/image127.wmf"/><Relationship Id="rId410" Type="http://schemas.openxmlformats.org/officeDocument/2006/relationships/image" Target="media/image181.wmf"/><Relationship Id="rId494" Type="http://schemas.openxmlformats.org/officeDocument/2006/relationships/image" Target="media/image222.wmf"/><Relationship Id="rId508" Type="http://schemas.openxmlformats.org/officeDocument/2006/relationships/image" Target="media/image229.wmf"/><Relationship Id="rId715" Type="http://schemas.openxmlformats.org/officeDocument/2006/relationships/image" Target="media/image331.wmf"/><Relationship Id="rId922" Type="http://schemas.openxmlformats.org/officeDocument/2006/relationships/image" Target="media/image427.wmf"/><Relationship Id="rId147" Type="http://schemas.openxmlformats.org/officeDocument/2006/relationships/image" Target="media/image57.wmf"/><Relationship Id="rId354" Type="http://schemas.openxmlformats.org/officeDocument/2006/relationships/image" Target="media/image154.wmf"/><Relationship Id="rId799" Type="http://schemas.openxmlformats.org/officeDocument/2006/relationships/image" Target="media/image373.wmf"/><Relationship Id="rId51" Type="http://schemas.openxmlformats.org/officeDocument/2006/relationships/image" Target="media/image22.wmf"/><Relationship Id="rId561" Type="http://schemas.openxmlformats.org/officeDocument/2006/relationships/image" Target="media/image254.wmf"/><Relationship Id="rId659" Type="http://schemas.openxmlformats.org/officeDocument/2006/relationships/image" Target="media/image303.wmf"/><Relationship Id="rId866" Type="http://schemas.openxmlformats.org/officeDocument/2006/relationships/image" Target="media/image406.wmf"/><Relationship Id="rId214" Type="http://schemas.openxmlformats.org/officeDocument/2006/relationships/oleObject" Target="embeddings/oleObject119.bin"/><Relationship Id="rId298" Type="http://schemas.openxmlformats.org/officeDocument/2006/relationships/oleObject" Target="embeddings/oleObject161.bin"/><Relationship Id="rId421" Type="http://schemas.openxmlformats.org/officeDocument/2006/relationships/oleObject" Target="embeddings/oleObject230.bin"/><Relationship Id="rId519" Type="http://schemas.openxmlformats.org/officeDocument/2006/relationships/oleObject" Target="embeddings/oleObject280.bin"/><Relationship Id="rId1051" Type="http://schemas.openxmlformats.org/officeDocument/2006/relationships/image" Target="media/image490.wmf"/><Relationship Id="rId158" Type="http://schemas.openxmlformats.org/officeDocument/2006/relationships/oleObject" Target="embeddings/oleObject91.bin"/><Relationship Id="rId726" Type="http://schemas.openxmlformats.org/officeDocument/2006/relationships/oleObject" Target="embeddings/oleObject385.bin"/><Relationship Id="rId933" Type="http://schemas.openxmlformats.org/officeDocument/2006/relationships/oleObject" Target="embeddings/oleObject496.bin"/><Relationship Id="rId1009" Type="http://schemas.openxmlformats.org/officeDocument/2006/relationships/oleObject" Target="embeddings/oleObject534.bin"/><Relationship Id="rId62" Type="http://schemas.openxmlformats.org/officeDocument/2006/relationships/oleObject" Target="embeddings/oleObject34.bin"/><Relationship Id="rId365" Type="http://schemas.openxmlformats.org/officeDocument/2006/relationships/oleObject" Target="embeddings/oleObject202.bin"/><Relationship Id="rId572" Type="http://schemas.openxmlformats.org/officeDocument/2006/relationships/oleObject" Target="embeddings/oleObject308.bin"/><Relationship Id="rId225" Type="http://schemas.openxmlformats.org/officeDocument/2006/relationships/image" Target="media/image96.wmf"/><Relationship Id="rId432" Type="http://schemas.openxmlformats.org/officeDocument/2006/relationships/image" Target="media/image192.wmf"/><Relationship Id="rId877" Type="http://schemas.openxmlformats.org/officeDocument/2006/relationships/oleObject" Target="embeddings/oleObject461.bin"/><Relationship Id="rId1062" Type="http://schemas.openxmlformats.org/officeDocument/2006/relationships/oleObject" Target="embeddings/oleObject562.bin"/><Relationship Id="rId737" Type="http://schemas.openxmlformats.org/officeDocument/2006/relationships/image" Target="media/image342.wmf"/><Relationship Id="rId944" Type="http://schemas.openxmlformats.org/officeDocument/2006/relationships/image" Target="media/image438.wmf"/><Relationship Id="rId73" Type="http://schemas.openxmlformats.org/officeDocument/2006/relationships/image" Target="media/image27.wmf"/><Relationship Id="rId169" Type="http://schemas.openxmlformats.org/officeDocument/2006/relationships/image" Target="media/image68.wmf"/><Relationship Id="rId376" Type="http://schemas.openxmlformats.org/officeDocument/2006/relationships/image" Target="media/image164.wmf"/><Relationship Id="rId583" Type="http://schemas.openxmlformats.org/officeDocument/2006/relationships/image" Target="media/image265.wmf"/><Relationship Id="rId790" Type="http://schemas.openxmlformats.org/officeDocument/2006/relationships/oleObject" Target="embeddings/oleObject417.bin"/><Relationship Id="rId804" Type="http://schemas.openxmlformats.org/officeDocument/2006/relationships/oleObject" Target="embeddings/oleObject424.bin"/><Relationship Id="rId4" Type="http://schemas.openxmlformats.org/officeDocument/2006/relationships/settings" Target="settings.xml"/><Relationship Id="rId236" Type="http://schemas.openxmlformats.org/officeDocument/2006/relationships/oleObject" Target="embeddings/oleObject130.bin"/><Relationship Id="rId443" Type="http://schemas.openxmlformats.org/officeDocument/2006/relationships/oleObject" Target="embeddings/oleObject241.bin"/><Relationship Id="rId650" Type="http://schemas.openxmlformats.org/officeDocument/2006/relationships/oleObject" Target="embeddings/oleObject347.bin"/><Relationship Id="rId888" Type="http://schemas.openxmlformats.org/officeDocument/2006/relationships/image" Target="media/image416.wmf"/><Relationship Id="rId303" Type="http://schemas.openxmlformats.org/officeDocument/2006/relationships/image" Target="media/image135.wmf"/><Relationship Id="rId748" Type="http://schemas.openxmlformats.org/officeDocument/2006/relationships/oleObject" Target="embeddings/oleObject396.bin"/><Relationship Id="rId955" Type="http://schemas.openxmlformats.org/officeDocument/2006/relationships/oleObject" Target="embeddings/oleObject507.bin"/><Relationship Id="rId84" Type="http://schemas.openxmlformats.org/officeDocument/2006/relationships/oleObject" Target="embeddings/oleObject50.bin"/><Relationship Id="rId387" Type="http://schemas.openxmlformats.org/officeDocument/2006/relationships/oleObject" Target="embeddings/oleObject213.bin"/><Relationship Id="rId510" Type="http://schemas.openxmlformats.org/officeDocument/2006/relationships/image" Target="media/image230.wmf"/><Relationship Id="rId594" Type="http://schemas.openxmlformats.org/officeDocument/2006/relationships/oleObject" Target="embeddings/oleObject319.bin"/><Relationship Id="rId608" Type="http://schemas.openxmlformats.org/officeDocument/2006/relationships/oleObject" Target="embeddings/oleObject326.bin"/><Relationship Id="rId815" Type="http://schemas.openxmlformats.org/officeDocument/2006/relationships/image" Target="media/image381.wmf"/><Relationship Id="rId247" Type="http://schemas.openxmlformats.org/officeDocument/2006/relationships/image" Target="media/image107.wmf"/><Relationship Id="rId899" Type="http://schemas.openxmlformats.org/officeDocument/2006/relationships/image" Target="media/image418.wmf"/><Relationship Id="rId1000" Type="http://schemas.openxmlformats.org/officeDocument/2006/relationships/image" Target="media/image466.wmf"/><Relationship Id="rId107" Type="http://schemas.openxmlformats.org/officeDocument/2006/relationships/image" Target="media/image38.wmf"/><Relationship Id="rId454" Type="http://schemas.openxmlformats.org/officeDocument/2006/relationships/image" Target="media/image203.wmf"/><Relationship Id="rId661" Type="http://schemas.openxmlformats.org/officeDocument/2006/relationships/image" Target="media/image304.wmf"/><Relationship Id="rId759" Type="http://schemas.openxmlformats.org/officeDocument/2006/relationships/image" Target="media/image353.wmf"/><Relationship Id="rId966" Type="http://schemas.openxmlformats.org/officeDocument/2006/relationships/image" Target="media/image449.wmf"/><Relationship Id="rId11" Type="http://schemas.openxmlformats.org/officeDocument/2006/relationships/oleObject" Target="embeddings/oleObject1.bin"/><Relationship Id="rId314" Type="http://schemas.openxmlformats.org/officeDocument/2006/relationships/image" Target="media/image137.wmf"/><Relationship Id="rId398" Type="http://schemas.openxmlformats.org/officeDocument/2006/relationships/image" Target="media/image175.wmf"/><Relationship Id="rId521" Type="http://schemas.openxmlformats.org/officeDocument/2006/relationships/oleObject" Target="embeddings/oleObject281.bin"/><Relationship Id="rId619" Type="http://schemas.openxmlformats.org/officeDocument/2006/relationships/image" Target="media/image283.wmf"/><Relationship Id="rId95" Type="http://schemas.openxmlformats.org/officeDocument/2006/relationships/image" Target="media/image35.wmf"/><Relationship Id="rId160" Type="http://schemas.openxmlformats.org/officeDocument/2006/relationships/oleObject" Target="embeddings/oleObject92.bin"/><Relationship Id="rId826" Type="http://schemas.openxmlformats.org/officeDocument/2006/relationships/oleObject" Target="embeddings/oleObject435.bin"/><Relationship Id="rId1011" Type="http://schemas.openxmlformats.org/officeDocument/2006/relationships/oleObject" Target="embeddings/oleObject535.bin"/><Relationship Id="rId258" Type="http://schemas.openxmlformats.org/officeDocument/2006/relationships/oleObject" Target="embeddings/oleObject141.bin"/><Relationship Id="rId465" Type="http://schemas.openxmlformats.org/officeDocument/2006/relationships/oleObject" Target="embeddings/oleObject253.bin"/><Relationship Id="rId672" Type="http://schemas.openxmlformats.org/officeDocument/2006/relationships/oleObject" Target="embeddings/oleObject358.bin"/><Relationship Id="rId22" Type="http://schemas.openxmlformats.org/officeDocument/2006/relationships/image" Target="media/image11.wmf"/><Relationship Id="rId118" Type="http://schemas.openxmlformats.org/officeDocument/2006/relationships/oleObject" Target="embeddings/oleObject71.bin"/><Relationship Id="rId325" Type="http://schemas.openxmlformats.org/officeDocument/2006/relationships/oleObject" Target="embeddings/oleObject178.bin"/><Relationship Id="rId532" Type="http://schemas.openxmlformats.org/officeDocument/2006/relationships/image" Target="media/image241.wmf"/><Relationship Id="rId977" Type="http://schemas.openxmlformats.org/officeDocument/2006/relationships/oleObject" Target="embeddings/oleObject518.bin"/><Relationship Id="rId171" Type="http://schemas.openxmlformats.org/officeDocument/2006/relationships/image" Target="media/image69.wmf"/><Relationship Id="rId837" Type="http://schemas.openxmlformats.org/officeDocument/2006/relationships/image" Target="media/image392.wmf"/><Relationship Id="rId1022" Type="http://schemas.openxmlformats.org/officeDocument/2006/relationships/image" Target="media/image477.wmf"/><Relationship Id="rId269" Type="http://schemas.openxmlformats.org/officeDocument/2006/relationships/image" Target="media/image118.wmf"/><Relationship Id="rId476" Type="http://schemas.openxmlformats.org/officeDocument/2006/relationships/image" Target="media/image213.wmf"/><Relationship Id="rId683" Type="http://schemas.openxmlformats.org/officeDocument/2006/relationships/image" Target="media/image315.wmf"/><Relationship Id="rId890" Type="http://schemas.openxmlformats.org/officeDocument/2006/relationships/image" Target="media/image417.wmf"/><Relationship Id="rId904" Type="http://schemas.openxmlformats.org/officeDocument/2006/relationships/oleObject" Target="embeddings/oleObject479.bin"/><Relationship Id="rId33" Type="http://schemas.openxmlformats.org/officeDocument/2006/relationships/image" Target="media/image13.wmf"/><Relationship Id="rId129" Type="http://schemas.openxmlformats.org/officeDocument/2006/relationships/image" Target="media/image48.wmf"/><Relationship Id="rId336" Type="http://schemas.openxmlformats.org/officeDocument/2006/relationships/image" Target="media/image145.wmf"/><Relationship Id="rId543" Type="http://schemas.openxmlformats.org/officeDocument/2006/relationships/oleObject" Target="embeddings/oleObject292.bin"/><Relationship Id="rId988" Type="http://schemas.openxmlformats.org/officeDocument/2006/relationships/image" Target="media/image460.wmf"/><Relationship Id="rId182" Type="http://schemas.openxmlformats.org/officeDocument/2006/relationships/oleObject" Target="embeddings/oleObject103.bin"/><Relationship Id="rId403" Type="http://schemas.openxmlformats.org/officeDocument/2006/relationships/oleObject" Target="embeddings/oleObject221.bin"/><Relationship Id="rId750" Type="http://schemas.openxmlformats.org/officeDocument/2006/relationships/oleObject" Target="embeddings/oleObject397.bin"/><Relationship Id="rId848" Type="http://schemas.openxmlformats.org/officeDocument/2006/relationships/oleObject" Target="embeddings/oleObject446.bin"/><Relationship Id="rId1033" Type="http://schemas.openxmlformats.org/officeDocument/2006/relationships/oleObject" Target="embeddings/oleObject546.bin"/><Relationship Id="rId487" Type="http://schemas.openxmlformats.org/officeDocument/2006/relationships/oleObject" Target="embeddings/oleObject264.bin"/><Relationship Id="rId610" Type="http://schemas.openxmlformats.org/officeDocument/2006/relationships/oleObject" Target="embeddings/oleObject327.bin"/><Relationship Id="rId694" Type="http://schemas.openxmlformats.org/officeDocument/2006/relationships/oleObject" Target="embeddings/oleObject369.bin"/><Relationship Id="rId708" Type="http://schemas.openxmlformats.org/officeDocument/2006/relationships/oleObject" Target="embeddings/oleObject376.bin"/><Relationship Id="rId915" Type="http://schemas.openxmlformats.org/officeDocument/2006/relationships/oleObject" Target="embeddings/oleObject485.bin"/><Relationship Id="rId347" Type="http://schemas.openxmlformats.org/officeDocument/2006/relationships/oleObject" Target="embeddings/oleObject192.bin"/><Relationship Id="rId999" Type="http://schemas.openxmlformats.org/officeDocument/2006/relationships/oleObject" Target="embeddings/oleObject529.bin"/><Relationship Id="rId44" Type="http://schemas.openxmlformats.org/officeDocument/2006/relationships/oleObject" Target="embeddings/oleObject21.bin"/><Relationship Id="rId554" Type="http://schemas.openxmlformats.org/officeDocument/2006/relationships/oleObject" Target="embeddings/oleObject298.bin"/><Relationship Id="rId761" Type="http://schemas.openxmlformats.org/officeDocument/2006/relationships/image" Target="media/image354.wmf"/><Relationship Id="rId859" Type="http://schemas.openxmlformats.org/officeDocument/2006/relationships/oleObject" Target="embeddings/oleObject452.bin"/><Relationship Id="rId193" Type="http://schemas.openxmlformats.org/officeDocument/2006/relationships/image" Target="media/image80.wmf"/><Relationship Id="rId207" Type="http://schemas.openxmlformats.org/officeDocument/2006/relationships/image" Target="media/image87.wmf"/><Relationship Id="rId414" Type="http://schemas.openxmlformats.org/officeDocument/2006/relationships/image" Target="media/image183.wmf"/><Relationship Id="rId498" Type="http://schemas.openxmlformats.org/officeDocument/2006/relationships/image" Target="media/image224.wmf"/><Relationship Id="rId621" Type="http://schemas.openxmlformats.org/officeDocument/2006/relationships/image" Target="media/image284.wmf"/><Relationship Id="rId1044" Type="http://schemas.openxmlformats.org/officeDocument/2006/relationships/oleObject" Target="embeddings/oleObject553.bin"/><Relationship Id="rId260" Type="http://schemas.openxmlformats.org/officeDocument/2006/relationships/oleObject" Target="embeddings/oleObject142.bin"/><Relationship Id="rId719" Type="http://schemas.openxmlformats.org/officeDocument/2006/relationships/image" Target="media/image333.wmf"/><Relationship Id="rId926" Type="http://schemas.openxmlformats.org/officeDocument/2006/relationships/image" Target="media/image429.wmf"/><Relationship Id="rId55" Type="http://schemas.openxmlformats.org/officeDocument/2006/relationships/oleObject" Target="embeddings/oleObject27.bin"/><Relationship Id="rId120" Type="http://schemas.openxmlformats.org/officeDocument/2006/relationships/oleObject" Target="embeddings/oleObject72.bin"/><Relationship Id="rId358" Type="http://schemas.openxmlformats.org/officeDocument/2006/relationships/image" Target="media/image155.wmf"/><Relationship Id="rId565" Type="http://schemas.openxmlformats.org/officeDocument/2006/relationships/image" Target="media/image256.wmf"/><Relationship Id="rId772" Type="http://schemas.openxmlformats.org/officeDocument/2006/relationships/oleObject" Target="embeddings/oleObject408.bin"/><Relationship Id="rId218" Type="http://schemas.openxmlformats.org/officeDocument/2006/relationships/oleObject" Target="embeddings/oleObject121.bin"/><Relationship Id="rId425" Type="http://schemas.openxmlformats.org/officeDocument/2006/relationships/oleObject" Target="embeddings/oleObject232.bin"/><Relationship Id="rId632" Type="http://schemas.openxmlformats.org/officeDocument/2006/relationships/oleObject" Target="embeddings/oleObject338.bin"/><Relationship Id="rId1055" Type="http://schemas.openxmlformats.org/officeDocument/2006/relationships/image" Target="media/image492.wmf"/><Relationship Id="rId271" Type="http://schemas.openxmlformats.org/officeDocument/2006/relationships/image" Target="media/image119.wmf"/><Relationship Id="rId937" Type="http://schemas.openxmlformats.org/officeDocument/2006/relationships/oleObject" Target="embeddings/oleObject498.bin"/><Relationship Id="rId66" Type="http://schemas.openxmlformats.org/officeDocument/2006/relationships/oleObject" Target="embeddings/oleObject38.bin"/><Relationship Id="rId131" Type="http://schemas.openxmlformats.org/officeDocument/2006/relationships/image" Target="media/image49.wmf"/><Relationship Id="rId369" Type="http://schemas.openxmlformats.org/officeDocument/2006/relationships/oleObject" Target="embeddings/oleObject204.bin"/><Relationship Id="rId576" Type="http://schemas.openxmlformats.org/officeDocument/2006/relationships/oleObject" Target="embeddings/oleObject310.bin"/><Relationship Id="rId783" Type="http://schemas.openxmlformats.org/officeDocument/2006/relationships/image" Target="media/image365.wmf"/><Relationship Id="rId990" Type="http://schemas.openxmlformats.org/officeDocument/2006/relationships/image" Target="media/image461.wmf"/><Relationship Id="rId229" Type="http://schemas.openxmlformats.org/officeDocument/2006/relationships/image" Target="media/image98.wmf"/><Relationship Id="rId436" Type="http://schemas.openxmlformats.org/officeDocument/2006/relationships/image" Target="media/image194.wmf"/><Relationship Id="rId643" Type="http://schemas.openxmlformats.org/officeDocument/2006/relationships/image" Target="media/image295.wmf"/><Relationship Id="rId1066" Type="http://schemas.openxmlformats.org/officeDocument/2006/relationships/oleObject" Target="embeddings/oleObject564.bin"/><Relationship Id="rId850" Type="http://schemas.openxmlformats.org/officeDocument/2006/relationships/oleObject" Target="embeddings/oleObject447.bin"/><Relationship Id="rId948" Type="http://schemas.openxmlformats.org/officeDocument/2006/relationships/image" Target="media/image440.wmf"/><Relationship Id="rId77" Type="http://schemas.openxmlformats.org/officeDocument/2006/relationships/image" Target="media/image29.wmf"/><Relationship Id="rId282" Type="http://schemas.openxmlformats.org/officeDocument/2006/relationships/oleObject" Target="embeddings/oleObject153.bin"/><Relationship Id="rId503" Type="http://schemas.openxmlformats.org/officeDocument/2006/relationships/oleObject" Target="embeddings/oleObject272.bin"/><Relationship Id="rId587" Type="http://schemas.openxmlformats.org/officeDocument/2006/relationships/image" Target="media/image267.wmf"/><Relationship Id="rId710" Type="http://schemas.openxmlformats.org/officeDocument/2006/relationships/oleObject" Target="embeddings/oleObject377.bin"/><Relationship Id="rId808" Type="http://schemas.openxmlformats.org/officeDocument/2006/relationships/oleObject" Target="embeddings/oleObject426.bin"/><Relationship Id="rId8" Type="http://schemas.openxmlformats.org/officeDocument/2006/relationships/image" Target="media/image3.gif"/><Relationship Id="rId142" Type="http://schemas.openxmlformats.org/officeDocument/2006/relationships/oleObject" Target="embeddings/oleObject83.bin"/><Relationship Id="rId447" Type="http://schemas.openxmlformats.org/officeDocument/2006/relationships/oleObject" Target="embeddings/oleObject243.bin"/><Relationship Id="rId794" Type="http://schemas.openxmlformats.org/officeDocument/2006/relationships/oleObject" Target="embeddings/oleObject419.bin"/><Relationship Id="rId654" Type="http://schemas.openxmlformats.org/officeDocument/2006/relationships/oleObject" Target="embeddings/oleObject349.bin"/><Relationship Id="rId861" Type="http://schemas.openxmlformats.org/officeDocument/2006/relationships/oleObject" Target="embeddings/oleObject453.bin"/><Relationship Id="rId959" Type="http://schemas.openxmlformats.org/officeDocument/2006/relationships/oleObject" Target="embeddings/oleObject509.bin"/><Relationship Id="rId293" Type="http://schemas.openxmlformats.org/officeDocument/2006/relationships/image" Target="media/image130.wmf"/><Relationship Id="rId307" Type="http://schemas.openxmlformats.org/officeDocument/2006/relationships/oleObject" Target="embeddings/oleObject167.bin"/><Relationship Id="rId514" Type="http://schemas.openxmlformats.org/officeDocument/2006/relationships/image" Target="media/image232.wmf"/><Relationship Id="rId721" Type="http://schemas.openxmlformats.org/officeDocument/2006/relationships/image" Target="media/image334.wmf"/><Relationship Id="rId88" Type="http://schemas.openxmlformats.org/officeDocument/2006/relationships/oleObject" Target="embeddings/oleObject52.bin"/><Relationship Id="rId153" Type="http://schemas.openxmlformats.org/officeDocument/2006/relationships/image" Target="media/image60.wmf"/><Relationship Id="rId360" Type="http://schemas.openxmlformats.org/officeDocument/2006/relationships/image" Target="media/image156.wmf"/><Relationship Id="rId598" Type="http://schemas.openxmlformats.org/officeDocument/2006/relationships/oleObject" Target="embeddings/oleObject321.bin"/><Relationship Id="rId819" Type="http://schemas.openxmlformats.org/officeDocument/2006/relationships/image" Target="media/image383.wmf"/><Relationship Id="rId1004" Type="http://schemas.openxmlformats.org/officeDocument/2006/relationships/image" Target="media/image468.wmf"/><Relationship Id="rId220" Type="http://schemas.openxmlformats.org/officeDocument/2006/relationships/oleObject" Target="embeddings/oleObject122.bin"/><Relationship Id="rId458" Type="http://schemas.openxmlformats.org/officeDocument/2006/relationships/image" Target="media/image205.wmf"/><Relationship Id="rId665" Type="http://schemas.openxmlformats.org/officeDocument/2006/relationships/image" Target="media/image306.wmf"/><Relationship Id="rId872" Type="http://schemas.openxmlformats.org/officeDocument/2006/relationships/image" Target="media/image409.wmf"/><Relationship Id="rId15" Type="http://schemas.openxmlformats.org/officeDocument/2006/relationships/oleObject" Target="embeddings/oleObject3.bin"/><Relationship Id="rId318" Type="http://schemas.openxmlformats.org/officeDocument/2006/relationships/image" Target="media/image139.wmf"/><Relationship Id="rId525" Type="http://schemas.openxmlformats.org/officeDocument/2006/relationships/oleObject" Target="embeddings/oleObject283.bin"/><Relationship Id="rId732" Type="http://schemas.openxmlformats.org/officeDocument/2006/relationships/oleObject" Target="embeddings/oleObject388.bin"/><Relationship Id="rId99" Type="http://schemas.openxmlformats.org/officeDocument/2006/relationships/oleObject" Target="embeddings/oleObject59.bin"/><Relationship Id="rId164" Type="http://schemas.openxmlformats.org/officeDocument/2006/relationships/oleObject" Target="embeddings/oleObject94.bin"/><Relationship Id="rId371" Type="http://schemas.openxmlformats.org/officeDocument/2006/relationships/oleObject" Target="embeddings/oleObject205.bin"/><Relationship Id="rId1015" Type="http://schemas.openxmlformats.org/officeDocument/2006/relationships/oleObject" Target="embeddings/oleObject537.bin"/><Relationship Id="rId469" Type="http://schemas.openxmlformats.org/officeDocument/2006/relationships/oleObject" Target="embeddings/oleObject255.bin"/><Relationship Id="rId676" Type="http://schemas.openxmlformats.org/officeDocument/2006/relationships/oleObject" Target="embeddings/oleObject360.bin"/><Relationship Id="rId883" Type="http://schemas.openxmlformats.org/officeDocument/2006/relationships/oleObject" Target="embeddings/oleObject465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99.wmf"/><Relationship Id="rId329" Type="http://schemas.openxmlformats.org/officeDocument/2006/relationships/oleObject" Target="embeddings/oleObject181.bin"/><Relationship Id="rId536" Type="http://schemas.openxmlformats.org/officeDocument/2006/relationships/image" Target="media/image243.wmf"/><Relationship Id="rId175" Type="http://schemas.openxmlformats.org/officeDocument/2006/relationships/image" Target="media/image71.wmf"/><Relationship Id="rId743" Type="http://schemas.openxmlformats.org/officeDocument/2006/relationships/image" Target="media/image345.wmf"/><Relationship Id="rId950" Type="http://schemas.openxmlformats.org/officeDocument/2006/relationships/image" Target="media/image441.wmf"/><Relationship Id="rId1026" Type="http://schemas.openxmlformats.org/officeDocument/2006/relationships/image" Target="media/image479.wmf"/><Relationship Id="rId382" Type="http://schemas.openxmlformats.org/officeDocument/2006/relationships/image" Target="media/image167.wmf"/><Relationship Id="rId603" Type="http://schemas.openxmlformats.org/officeDocument/2006/relationships/image" Target="media/image275.wmf"/><Relationship Id="rId687" Type="http://schemas.openxmlformats.org/officeDocument/2006/relationships/image" Target="media/image317.wmf"/><Relationship Id="rId810" Type="http://schemas.openxmlformats.org/officeDocument/2006/relationships/oleObject" Target="embeddings/oleObject427.bin"/><Relationship Id="rId908" Type="http://schemas.openxmlformats.org/officeDocument/2006/relationships/oleObject" Target="embeddings/oleObject481.bin"/><Relationship Id="rId242" Type="http://schemas.openxmlformats.org/officeDocument/2006/relationships/oleObject" Target="embeddings/oleObject133.bin"/><Relationship Id="rId894" Type="http://schemas.openxmlformats.org/officeDocument/2006/relationships/oleObject" Target="embeddings/oleObject472.bin"/><Relationship Id="rId37" Type="http://schemas.openxmlformats.org/officeDocument/2006/relationships/image" Target="media/image15.wmf"/><Relationship Id="rId102" Type="http://schemas.openxmlformats.org/officeDocument/2006/relationships/oleObject" Target="embeddings/oleObject62.bin"/><Relationship Id="rId547" Type="http://schemas.openxmlformats.org/officeDocument/2006/relationships/oleObject" Target="embeddings/oleObject294.bin"/><Relationship Id="rId754" Type="http://schemas.openxmlformats.org/officeDocument/2006/relationships/oleObject" Target="embeddings/oleObject399.bin"/><Relationship Id="rId961" Type="http://schemas.openxmlformats.org/officeDocument/2006/relationships/oleObject" Target="embeddings/oleObject510.bin"/><Relationship Id="rId90" Type="http://schemas.openxmlformats.org/officeDocument/2006/relationships/oleObject" Target="embeddings/oleObject53.bin"/><Relationship Id="rId186" Type="http://schemas.openxmlformats.org/officeDocument/2006/relationships/oleObject" Target="embeddings/oleObject105.bin"/><Relationship Id="rId393" Type="http://schemas.openxmlformats.org/officeDocument/2006/relationships/oleObject" Target="embeddings/oleObject216.bin"/><Relationship Id="rId407" Type="http://schemas.openxmlformats.org/officeDocument/2006/relationships/oleObject" Target="embeddings/oleObject223.bin"/><Relationship Id="rId614" Type="http://schemas.openxmlformats.org/officeDocument/2006/relationships/oleObject" Target="embeddings/oleObject329.bin"/><Relationship Id="rId821" Type="http://schemas.openxmlformats.org/officeDocument/2006/relationships/image" Target="media/image384.wmf"/><Relationship Id="rId1037" Type="http://schemas.openxmlformats.org/officeDocument/2006/relationships/oleObject" Target="embeddings/oleObject548.bin"/><Relationship Id="rId253" Type="http://schemas.openxmlformats.org/officeDocument/2006/relationships/image" Target="media/image110.wmf"/><Relationship Id="rId460" Type="http://schemas.openxmlformats.org/officeDocument/2006/relationships/image" Target="media/image206.wmf"/><Relationship Id="rId698" Type="http://schemas.openxmlformats.org/officeDocument/2006/relationships/oleObject" Target="embeddings/oleObject371.bin"/><Relationship Id="rId919" Type="http://schemas.openxmlformats.org/officeDocument/2006/relationships/oleObject" Target="embeddings/oleObject489.bin"/><Relationship Id="rId48" Type="http://schemas.openxmlformats.org/officeDocument/2006/relationships/oleObject" Target="embeddings/oleObject23.bin"/><Relationship Id="rId113" Type="http://schemas.openxmlformats.org/officeDocument/2006/relationships/image" Target="media/image40.wmf"/><Relationship Id="rId320" Type="http://schemas.openxmlformats.org/officeDocument/2006/relationships/image" Target="media/image140.wmf"/><Relationship Id="rId558" Type="http://schemas.openxmlformats.org/officeDocument/2006/relationships/oleObject" Target="embeddings/oleObject301.bin"/><Relationship Id="rId765" Type="http://schemas.openxmlformats.org/officeDocument/2006/relationships/image" Target="media/image356.wmf"/><Relationship Id="rId972" Type="http://schemas.openxmlformats.org/officeDocument/2006/relationships/image" Target="media/image452.wmf"/><Relationship Id="rId197" Type="http://schemas.openxmlformats.org/officeDocument/2006/relationships/image" Target="media/image82.wmf"/><Relationship Id="rId418" Type="http://schemas.openxmlformats.org/officeDocument/2006/relationships/image" Target="media/image185.wmf"/><Relationship Id="rId625" Type="http://schemas.openxmlformats.org/officeDocument/2006/relationships/image" Target="media/image286.wmf"/><Relationship Id="rId832" Type="http://schemas.openxmlformats.org/officeDocument/2006/relationships/oleObject" Target="embeddings/oleObject438.bin"/><Relationship Id="rId1048" Type="http://schemas.openxmlformats.org/officeDocument/2006/relationships/oleObject" Target="embeddings/oleObject555.bin"/><Relationship Id="rId264" Type="http://schemas.openxmlformats.org/officeDocument/2006/relationships/oleObject" Target="embeddings/oleObject144.bin"/><Relationship Id="rId471" Type="http://schemas.openxmlformats.org/officeDocument/2006/relationships/oleObject" Target="embeddings/oleObject256.bin"/><Relationship Id="rId59" Type="http://schemas.openxmlformats.org/officeDocument/2006/relationships/oleObject" Target="embeddings/oleObject31.bin"/><Relationship Id="rId124" Type="http://schemas.openxmlformats.org/officeDocument/2006/relationships/oleObject" Target="embeddings/oleObject74.bin"/><Relationship Id="rId569" Type="http://schemas.openxmlformats.org/officeDocument/2006/relationships/image" Target="media/image258.wmf"/><Relationship Id="rId776" Type="http://schemas.openxmlformats.org/officeDocument/2006/relationships/oleObject" Target="embeddings/oleObject410.bin"/><Relationship Id="rId983" Type="http://schemas.openxmlformats.org/officeDocument/2006/relationships/oleObject" Target="embeddings/oleObject521.bin"/><Relationship Id="rId331" Type="http://schemas.openxmlformats.org/officeDocument/2006/relationships/oleObject" Target="embeddings/oleObject183.bin"/><Relationship Id="rId429" Type="http://schemas.openxmlformats.org/officeDocument/2006/relationships/oleObject" Target="embeddings/oleObject234.bin"/><Relationship Id="rId636" Type="http://schemas.openxmlformats.org/officeDocument/2006/relationships/oleObject" Target="embeddings/oleObject340.bin"/><Relationship Id="rId1059" Type="http://schemas.openxmlformats.org/officeDocument/2006/relationships/image" Target="media/image494.wmf"/><Relationship Id="rId843" Type="http://schemas.openxmlformats.org/officeDocument/2006/relationships/image" Target="media/image395.wmf"/><Relationship Id="rId275" Type="http://schemas.openxmlformats.org/officeDocument/2006/relationships/image" Target="media/image121.wmf"/><Relationship Id="rId482" Type="http://schemas.openxmlformats.org/officeDocument/2006/relationships/image" Target="media/image216.wmf"/><Relationship Id="rId703" Type="http://schemas.openxmlformats.org/officeDocument/2006/relationships/image" Target="media/image325.wmf"/><Relationship Id="rId910" Type="http://schemas.openxmlformats.org/officeDocument/2006/relationships/oleObject" Target="embeddings/oleObject482.bin"/><Relationship Id="rId135" Type="http://schemas.openxmlformats.org/officeDocument/2006/relationships/image" Target="media/image51.wmf"/><Relationship Id="rId342" Type="http://schemas.openxmlformats.org/officeDocument/2006/relationships/image" Target="media/image148.wmf"/><Relationship Id="rId787" Type="http://schemas.openxmlformats.org/officeDocument/2006/relationships/image" Target="media/image367.wmf"/><Relationship Id="rId994" Type="http://schemas.openxmlformats.org/officeDocument/2006/relationships/image" Target="media/image463.wmf"/><Relationship Id="rId202" Type="http://schemas.openxmlformats.org/officeDocument/2006/relationships/oleObject" Target="embeddings/oleObject113.bin"/><Relationship Id="rId647" Type="http://schemas.openxmlformats.org/officeDocument/2006/relationships/image" Target="media/image297.wmf"/><Relationship Id="rId854" Type="http://schemas.openxmlformats.org/officeDocument/2006/relationships/oleObject" Target="embeddings/oleObject449.bin"/><Relationship Id="rId286" Type="http://schemas.openxmlformats.org/officeDocument/2006/relationships/oleObject" Target="embeddings/oleObject155.bin"/><Relationship Id="rId493" Type="http://schemas.openxmlformats.org/officeDocument/2006/relationships/oleObject" Target="embeddings/oleObject267.bin"/><Relationship Id="rId507" Type="http://schemas.openxmlformats.org/officeDocument/2006/relationships/oleObject" Target="embeddings/oleObject274.bin"/><Relationship Id="rId714" Type="http://schemas.openxmlformats.org/officeDocument/2006/relationships/oleObject" Target="embeddings/oleObject379.bin"/><Relationship Id="rId921" Type="http://schemas.openxmlformats.org/officeDocument/2006/relationships/oleObject" Target="embeddings/oleObject490.bin"/><Relationship Id="rId50" Type="http://schemas.openxmlformats.org/officeDocument/2006/relationships/oleObject" Target="embeddings/oleObject24.bin"/><Relationship Id="rId146" Type="http://schemas.openxmlformats.org/officeDocument/2006/relationships/oleObject" Target="embeddings/oleObject85.bin"/><Relationship Id="rId353" Type="http://schemas.openxmlformats.org/officeDocument/2006/relationships/oleObject" Target="embeddings/oleObject195.bin"/><Relationship Id="rId560" Type="http://schemas.openxmlformats.org/officeDocument/2006/relationships/oleObject" Target="embeddings/oleObject302.bin"/><Relationship Id="rId798" Type="http://schemas.openxmlformats.org/officeDocument/2006/relationships/oleObject" Target="embeddings/oleObject421.bin"/><Relationship Id="rId213" Type="http://schemas.openxmlformats.org/officeDocument/2006/relationships/image" Target="media/image90.wmf"/><Relationship Id="rId420" Type="http://schemas.openxmlformats.org/officeDocument/2006/relationships/image" Target="media/image186.wmf"/><Relationship Id="rId658" Type="http://schemas.openxmlformats.org/officeDocument/2006/relationships/oleObject" Target="embeddings/oleObject351.bin"/><Relationship Id="rId865" Type="http://schemas.openxmlformats.org/officeDocument/2006/relationships/oleObject" Target="embeddings/oleObject455.bin"/><Relationship Id="rId1050" Type="http://schemas.openxmlformats.org/officeDocument/2006/relationships/oleObject" Target="embeddings/oleObject556.bin"/><Relationship Id="rId297" Type="http://schemas.openxmlformats.org/officeDocument/2006/relationships/image" Target="media/image132.wmf"/><Relationship Id="rId518" Type="http://schemas.openxmlformats.org/officeDocument/2006/relationships/image" Target="media/image234.wmf"/><Relationship Id="rId725" Type="http://schemas.openxmlformats.org/officeDocument/2006/relationships/image" Target="media/image336.wmf"/><Relationship Id="rId932" Type="http://schemas.openxmlformats.org/officeDocument/2006/relationships/image" Target="media/image432.wmf"/><Relationship Id="rId157" Type="http://schemas.openxmlformats.org/officeDocument/2006/relationships/image" Target="media/image62.wmf"/><Relationship Id="rId364" Type="http://schemas.openxmlformats.org/officeDocument/2006/relationships/image" Target="media/image158.wmf"/><Relationship Id="rId1008" Type="http://schemas.openxmlformats.org/officeDocument/2006/relationships/image" Target="media/image470.wmf"/><Relationship Id="rId61" Type="http://schemas.openxmlformats.org/officeDocument/2006/relationships/oleObject" Target="embeddings/oleObject33.bin"/><Relationship Id="rId571" Type="http://schemas.openxmlformats.org/officeDocument/2006/relationships/image" Target="media/image259.wmf"/><Relationship Id="rId669" Type="http://schemas.openxmlformats.org/officeDocument/2006/relationships/image" Target="media/image308.wmf"/><Relationship Id="rId876" Type="http://schemas.openxmlformats.org/officeDocument/2006/relationships/image" Target="media/image411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24.bin"/><Relationship Id="rId431" Type="http://schemas.openxmlformats.org/officeDocument/2006/relationships/oleObject" Target="embeddings/oleObject235.bin"/><Relationship Id="rId529" Type="http://schemas.openxmlformats.org/officeDocument/2006/relationships/oleObject" Target="embeddings/oleObject285.bin"/><Relationship Id="rId736" Type="http://schemas.openxmlformats.org/officeDocument/2006/relationships/oleObject" Target="embeddings/oleObject390.bin"/><Relationship Id="rId1061" Type="http://schemas.openxmlformats.org/officeDocument/2006/relationships/image" Target="media/image495.wmf"/><Relationship Id="rId168" Type="http://schemas.openxmlformats.org/officeDocument/2006/relationships/oleObject" Target="embeddings/oleObject96.bin"/><Relationship Id="rId943" Type="http://schemas.openxmlformats.org/officeDocument/2006/relationships/oleObject" Target="embeddings/oleObject501.bin"/><Relationship Id="rId1019" Type="http://schemas.openxmlformats.org/officeDocument/2006/relationships/oleObject" Target="embeddings/oleObject539.bin"/><Relationship Id="rId72" Type="http://schemas.openxmlformats.org/officeDocument/2006/relationships/oleObject" Target="embeddings/oleObject41.bin"/><Relationship Id="rId375" Type="http://schemas.openxmlformats.org/officeDocument/2006/relationships/oleObject" Target="embeddings/oleObject207.bin"/><Relationship Id="rId582" Type="http://schemas.openxmlformats.org/officeDocument/2006/relationships/oleObject" Target="embeddings/oleObject313.bin"/><Relationship Id="rId803" Type="http://schemas.openxmlformats.org/officeDocument/2006/relationships/image" Target="media/image375.wmf"/><Relationship Id="rId3" Type="http://schemas.openxmlformats.org/officeDocument/2006/relationships/styles" Target="styles.xml"/><Relationship Id="rId235" Type="http://schemas.openxmlformats.org/officeDocument/2006/relationships/image" Target="media/image101.wmf"/><Relationship Id="rId442" Type="http://schemas.openxmlformats.org/officeDocument/2006/relationships/image" Target="media/image197.wmf"/><Relationship Id="rId887" Type="http://schemas.openxmlformats.org/officeDocument/2006/relationships/oleObject" Target="embeddings/oleObject467.bin"/><Relationship Id="rId1072" Type="http://schemas.openxmlformats.org/officeDocument/2006/relationships/theme" Target="theme/theme1.xml"/><Relationship Id="rId302" Type="http://schemas.openxmlformats.org/officeDocument/2006/relationships/oleObject" Target="embeddings/oleObject163.bin"/><Relationship Id="rId747" Type="http://schemas.openxmlformats.org/officeDocument/2006/relationships/image" Target="media/image347.wmf"/><Relationship Id="rId954" Type="http://schemas.openxmlformats.org/officeDocument/2006/relationships/image" Target="media/image443.wmf"/><Relationship Id="rId83" Type="http://schemas.openxmlformats.org/officeDocument/2006/relationships/oleObject" Target="embeddings/oleObject49.bin"/><Relationship Id="rId179" Type="http://schemas.openxmlformats.org/officeDocument/2006/relationships/image" Target="media/image73.wmf"/><Relationship Id="rId386" Type="http://schemas.openxmlformats.org/officeDocument/2006/relationships/image" Target="media/image169.wmf"/><Relationship Id="rId593" Type="http://schemas.openxmlformats.org/officeDocument/2006/relationships/image" Target="media/image270.wmf"/><Relationship Id="rId607" Type="http://schemas.openxmlformats.org/officeDocument/2006/relationships/image" Target="media/image277.wmf"/><Relationship Id="rId814" Type="http://schemas.openxmlformats.org/officeDocument/2006/relationships/oleObject" Target="embeddings/oleObject429.bin"/><Relationship Id="rId246" Type="http://schemas.openxmlformats.org/officeDocument/2006/relationships/oleObject" Target="embeddings/oleObject135.bin"/><Relationship Id="rId453" Type="http://schemas.openxmlformats.org/officeDocument/2006/relationships/oleObject" Target="embeddings/oleObject246.bin"/><Relationship Id="rId660" Type="http://schemas.openxmlformats.org/officeDocument/2006/relationships/oleObject" Target="embeddings/oleObject352.bin"/><Relationship Id="rId898" Type="http://schemas.openxmlformats.org/officeDocument/2006/relationships/oleObject" Target="embeddings/oleObject476.bin"/><Relationship Id="rId106" Type="http://schemas.openxmlformats.org/officeDocument/2006/relationships/oleObject" Target="embeddings/oleObject64.bin"/><Relationship Id="rId313" Type="http://schemas.openxmlformats.org/officeDocument/2006/relationships/oleObject" Target="embeddings/oleObject172.bin"/><Relationship Id="rId758" Type="http://schemas.openxmlformats.org/officeDocument/2006/relationships/oleObject" Target="embeddings/oleObject401.bin"/><Relationship Id="rId965" Type="http://schemas.openxmlformats.org/officeDocument/2006/relationships/oleObject" Target="embeddings/oleObject512.bin"/><Relationship Id="rId10" Type="http://schemas.openxmlformats.org/officeDocument/2006/relationships/image" Target="media/image5.wmf"/><Relationship Id="rId94" Type="http://schemas.openxmlformats.org/officeDocument/2006/relationships/oleObject" Target="embeddings/oleObject55.bin"/><Relationship Id="rId397" Type="http://schemas.openxmlformats.org/officeDocument/2006/relationships/oleObject" Target="embeddings/oleObject218.bin"/><Relationship Id="rId520" Type="http://schemas.openxmlformats.org/officeDocument/2006/relationships/image" Target="media/image235.wmf"/><Relationship Id="rId618" Type="http://schemas.openxmlformats.org/officeDocument/2006/relationships/oleObject" Target="embeddings/oleObject331.bin"/><Relationship Id="rId825" Type="http://schemas.openxmlformats.org/officeDocument/2006/relationships/image" Target="media/image386.wmf"/><Relationship Id="rId257" Type="http://schemas.openxmlformats.org/officeDocument/2006/relationships/image" Target="media/image112.wmf"/><Relationship Id="rId464" Type="http://schemas.openxmlformats.org/officeDocument/2006/relationships/oleObject" Target="embeddings/oleObject252.bin"/><Relationship Id="rId1010" Type="http://schemas.openxmlformats.org/officeDocument/2006/relationships/image" Target="media/image471.wmf"/><Relationship Id="rId117" Type="http://schemas.openxmlformats.org/officeDocument/2006/relationships/image" Target="media/image42.wmf"/><Relationship Id="rId671" Type="http://schemas.openxmlformats.org/officeDocument/2006/relationships/image" Target="media/image309.wmf"/><Relationship Id="rId769" Type="http://schemas.openxmlformats.org/officeDocument/2006/relationships/image" Target="media/image358.wmf"/><Relationship Id="rId976" Type="http://schemas.openxmlformats.org/officeDocument/2006/relationships/image" Target="media/image454.wmf"/><Relationship Id="rId324" Type="http://schemas.openxmlformats.org/officeDocument/2006/relationships/image" Target="media/image142.wmf"/><Relationship Id="rId531" Type="http://schemas.openxmlformats.org/officeDocument/2006/relationships/oleObject" Target="embeddings/oleObject286.bin"/><Relationship Id="rId629" Type="http://schemas.openxmlformats.org/officeDocument/2006/relationships/image" Target="media/image288.wmf"/><Relationship Id="rId836" Type="http://schemas.openxmlformats.org/officeDocument/2006/relationships/oleObject" Target="embeddings/oleObject440.bin"/><Relationship Id="rId1021" Type="http://schemas.openxmlformats.org/officeDocument/2006/relationships/oleObject" Target="embeddings/oleObject540.bin"/><Relationship Id="rId903" Type="http://schemas.openxmlformats.org/officeDocument/2006/relationships/image" Target="media/image420.wmf"/><Relationship Id="rId32" Type="http://schemas.openxmlformats.org/officeDocument/2006/relationships/oleObject" Target="embeddings/oleObject15.bin"/><Relationship Id="rId181" Type="http://schemas.openxmlformats.org/officeDocument/2006/relationships/image" Target="media/image74.wmf"/><Relationship Id="rId279" Type="http://schemas.openxmlformats.org/officeDocument/2006/relationships/image" Target="media/image123.wmf"/><Relationship Id="rId486" Type="http://schemas.openxmlformats.org/officeDocument/2006/relationships/image" Target="media/image218.wmf"/><Relationship Id="rId693" Type="http://schemas.openxmlformats.org/officeDocument/2006/relationships/image" Target="media/image320.wmf"/><Relationship Id="rId139" Type="http://schemas.openxmlformats.org/officeDocument/2006/relationships/image" Target="media/image53.wmf"/><Relationship Id="rId346" Type="http://schemas.openxmlformats.org/officeDocument/2006/relationships/image" Target="media/image150.wmf"/><Relationship Id="rId553" Type="http://schemas.openxmlformats.org/officeDocument/2006/relationships/oleObject" Target="embeddings/oleObject297.bin"/><Relationship Id="rId760" Type="http://schemas.openxmlformats.org/officeDocument/2006/relationships/oleObject" Target="embeddings/oleObject402.bin"/><Relationship Id="rId998" Type="http://schemas.openxmlformats.org/officeDocument/2006/relationships/image" Target="media/image465.wmf"/><Relationship Id="rId206" Type="http://schemas.openxmlformats.org/officeDocument/2006/relationships/oleObject" Target="embeddings/oleObject115.bin"/><Relationship Id="rId413" Type="http://schemas.openxmlformats.org/officeDocument/2006/relationships/oleObject" Target="embeddings/oleObject226.bin"/><Relationship Id="rId858" Type="http://schemas.openxmlformats.org/officeDocument/2006/relationships/image" Target="media/image402.wmf"/><Relationship Id="rId1043" Type="http://schemas.openxmlformats.org/officeDocument/2006/relationships/image" Target="media/image486.wmf"/><Relationship Id="rId620" Type="http://schemas.openxmlformats.org/officeDocument/2006/relationships/oleObject" Target="embeddings/oleObject332.bin"/><Relationship Id="rId718" Type="http://schemas.openxmlformats.org/officeDocument/2006/relationships/oleObject" Target="embeddings/oleObject381.bin"/><Relationship Id="rId925" Type="http://schemas.openxmlformats.org/officeDocument/2006/relationships/oleObject" Target="embeddings/oleObject492.bin"/><Relationship Id="rId54" Type="http://schemas.openxmlformats.org/officeDocument/2006/relationships/oleObject" Target="embeddings/oleObject26.bin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9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5</TotalTime>
  <Pages>15</Pages>
  <Words>5508</Words>
  <Characters>31399</Characters>
  <Application>Microsoft Office Word</Application>
  <DocSecurity>0</DocSecurity>
  <Lines>261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2021-06-25T18:21:00Z</cp:lastPrinted>
  <dcterms:created xsi:type="dcterms:W3CDTF">2021-08-06T03:29:00Z</dcterms:created>
  <dcterms:modified xsi:type="dcterms:W3CDTF">2021-08-06T03:40:00Z</dcterms:modified>
</cp:coreProperties>
</file>